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4931D5" w14:textId="373D501C" w:rsidR="00DD1E25" w:rsidRPr="00CE0424" w:rsidRDefault="00DD1E25" w:rsidP="00DD1E25">
      <w:pPr>
        <w:pStyle w:val="3GPPHeader"/>
        <w:spacing w:after="60"/>
        <w:rPr>
          <w:sz w:val="32"/>
          <w:szCs w:val="32"/>
          <w:highlight w:val="yellow"/>
        </w:rPr>
      </w:pPr>
      <w:r w:rsidRPr="00CE0424">
        <w:t>3GPP TSG-RAN WG</w:t>
      </w:r>
      <w:r>
        <w:t>2</w:t>
      </w:r>
      <w:r w:rsidRPr="00CE0424">
        <w:t xml:space="preserve"> </w:t>
      </w:r>
      <w:r w:rsidR="00537F02">
        <w:t>NR-AH</w:t>
      </w:r>
      <w:r w:rsidRPr="00CE0424">
        <w:t>#</w:t>
      </w:r>
      <w:r w:rsidR="00537F02">
        <w:t>2</w:t>
      </w:r>
      <w:r w:rsidRPr="00CE0424">
        <w:tab/>
      </w:r>
      <w:proofErr w:type="spellStart"/>
      <w:r w:rsidRPr="00CE0424">
        <w:rPr>
          <w:sz w:val="32"/>
          <w:szCs w:val="32"/>
        </w:rPr>
        <w:t>Tdoc</w:t>
      </w:r>
      <w:proofErr w:type="spellEnd"/>
      <w:r w:rsidRPr="00CE0424">
        <w:rPr>
          <w:sz w:val="32"/>
          <w:szCs w:val="32"/>
        </w:rPr>
        <w:t xml:space="preserve"> R2-1</w:t>
      </w:r>
      <w:r>
        <w:rPr>
          <w:sz w:val="32"/>
          <w:szCs w:val="32"/>
        </w:rPr>
        <w:t>7</w:t>
      </w:r>
      <w:r w:rsidR="00974409" w:rsidRPr="00974409">
        <w:rPr>
          <w:sz w:val="32"/>
          <w:szCs w:val="32"/>
        </w:rPr>
        <w:t>06499</w:t>
      </w:r>
    </w:p>
    <w:p w14:paraId="20659C17" w14:textId="303CDD56" w:rsidR="009031E3" w:rsidRPr="00C02E03" w:rsidRDefault="00DD1E25" w:rsidP="00C02E03">
      <w:pPr>
        <w:pStyle w:val="3GPPHeader"/>
      </w:pPr>
      <w:r w:rsidRPr="00631CA0">
        <w:t>Qingdao, P.R. of China, 27</w:t>
      </w:r>
      <w:r w:rsidRPr="00631CA0">
        <w:rPr>
          <w:vertAlign w:val="superscript"/>
        </w:rPr>
        <w:t>th</w:t>
      </w:r>
      <w:r>
        <w:t xml:space="preserve"> </w:t>
      </w:r>
      <w:r w:rsidRPr="00631CA0">
        <w:t>– 29</w:t>
      </w:r>
      <w:r w:rsidRPr="00631CA0">
        <w:rPr>
          <w:vertAlign w:val="superscript"/>
        </w:rPr>
        <w:t>th</w:t>
      </w:r>
      <w:r>
        <w:t xml:space="preserve"> </w:t>
      </w:r>
      <w:r w:rsidRPr="00631CA0">
        <w:t>June 2017</w:t>
      </w:r>
      <w:r>
        <w:tab/>
        <w:t xml:space="preserve"> </w:t>
      </w:r>
    </w:p>
    <w:p w14:paraId="7521F38C" w14:textId="21BB644E" w:rsidR="009031E3" w:rsidRPr="00CE0424" w:rsidRDefault="00224D94" w:rsidP="009031E3">
      <w:pPr>
        <w:pStyle w:val="3GPPHeader"/>
      </w:pPr>
      <w:r>
        <w:tab/>
      </w:r>
      <w:r>
        <w:tab/>
      </w:r>
    </w:p>
    <w:p w14:paraId="32892FDB" w14:textId="5F3FC203" w:rsidR="009031E3" w:rsidRPr="00D47B66" w:rsidRDefault="009031E3" w:rsidP="009031E3">
      <w:pPr>
        <w:pStyle w:val="3GPPHeader"/>
        <w:rPr>
          <w:sz w:val="22"/>
          <w:szCs w:val="22"/>
          <w:lang w:val="en-US"/>
        </w:rPr>
      </w:pPr>
      <w:r w:rsidRPr="00D47B66">
        <w:rPr>
          <w:sz w:val="22"/>
          <w:szCs w:val="22"/>
          <w:lang w:val="en-US"/>
        </w:rPr>
        <w:t>Agenda Item:</w:t>
      </w:r>
      <w:r w:rsidRPr="00D47B66">
        <w:rPr>
          <w:sz w:val="22"/>
          <w:szCs w:val="22"/>
          <w:lang w:val="en-US"/>
        </w:rPr>
        <w:tab/>
      </w:r>
      <w:r w:rsidR="00C7563B" w:rsidRPr="00196905">
        <w:rPr>
          <w:sz w:val="22"/>
          <w:szCs w:val="22"/>
          <w:lang w:val="en-US"/>
        </w:rPr>
        <w:t>10</w:t>
      </w:r>
      <w:r w:rsidR="00196905" w:rsidRPr="00196905">
        <w:rPr>
          <w:sz w:val="22"/>
          <w:szCs w:val="22"/>
          <w:lang w:val="en-US"/>
        </w:rPr>
        <w:t>.4.1.5</w:t>
      </w:r>
      <w:r w:rsidR="00634DAE">
        <w:rPr>
          <w:sz w:val="22"/>
          <w:szCs w:val="22"/>
          <w:lang w:val="en-US"/>
        </w:rPr>
        <w:t>.5</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bookmarkStart w:id="0" w:name="_GoBack"/>
      <w:bookmarkEnd w:id="0"/>
    </w:p>
    <w:p w14:paraId="63CB047E" w14:textId="5CE64773" w:rsidR="00E90E49" w:rsidRPr="00CE0424" w:rsidRDefault="003D3C45" w:rsidP="00311702">
      <w:pPr>
        <w:pStyle w:val="3GPPHeader"/>
        <w:rPr>
          <w:sz w:val="22"/>
          <w:szCs w:val="22"/>
        </w:rPr>
      </w:pPr>
      <w:r>
        <w:rPr>
          <w:sz w:val="22"/>
          <w:szCs w:val="22"/>
        </w:rPr>
        <w:t>Title:</w:t>
      </w:r>
      <w:r w:rsidR="00E90E49" w:rsidRPr="00CE0424">
        <w:rPr>
          <w:sz w:val="22"/>
          <w:szCs w:val="22"/>
        </w:rPr>
        <w:tab/>
      </w:r>
      <w:r w:rsidR="00AD3CCB">
        <w:t>On-demand system information procedure</w:t>
      </w:r>
    </w:p>
    <w:p w14:paraId="65935703" w14:textId="483C0F06" w:rsidR="00E90E49" w:rsidRPr="00CE0424" w:rsidRDefault="00E90E49" w:rsidP="00340E1B">
      <w:pPr>
        <w:pStyle w:val="3GPPHeader"/>
      </w:pPr>
      <w:r w:rsidRPr="00CE0424">
        <w:rPr>
          <w:sz w:val="22"/>
          <w:szCs w:val="22"/>
        </w:rPr>
        <w:t>Document for:</w:t>
      </w:r>
      <w:r w:rsidRPr="00CE0424">
        <w:rPr>
          <w:sz w:val="22"/>
          <w:szCs w:val="22"/>
        </w:rPr>
        <w:tab/>
      </w:r>
      <w:r w:rsidRPr="00A44B42">
        <w:rPr>
          <w:sz w:val="22"/>
          <w:szCs w:val="22"/>
        </w:rPr>
        <w:t>Discussion, Decision</w:t>
      </w:r>
    </w:p>
    <w:p w14:paraId="607E06CC" w14:textId="18392DAA" w:rsidR="00E90E49" w:rsidRDefault="00E90E49" w:rsidP="00CE0424">
      <w:pPr>
        <w:pStyle w:val="Heading1"/>
      </w:pPr>
      <w:r w:rsidRPr="00CE0424">
        <w:t>Introduction</w:t>
      </w:r>
    </w:p>
    <w:p w14:paraId="29DC36AE" w14:textId="7FB0FAB2" w:rsidR="00945917" w:rsidRDefault="005E6B0E" w:rsidP="003E0EE8">
      <w:r>
        <w:t xml:space="preserve">RAN2-97bis agreed that on-demand system information may be requested either using random access preambles (Msg1) or using a multi-step RA procedure (Msg1, Msg2, Msg3). RAN2 also agreed that the network indicates in the minimum SI, which of the two mechanisms the UE shall apply. </w:t>
      </w:r>
    </w:p>
    <w:p w14:paraId="438E6E9B" w14:textId="138EB6C3" w:rsidR="00E45647" w:rsidRDefault="00E45647" w:rsidP="003E0EE8">
      <w:r>
        <w:t>RAN2-98 agreed that for Msg1 based SI request the minimum granula</w:t>
      </w:r>
      <w:r w:rsidR="00156EDF">
        <w:t>rity of requested SI is one SI-M</w:t>
      </w:r>
      <w:r>
        <w:t xml:space="preserve">essage (a set of SIBs as in LTE) and one RACH preamble can </w:t>
      </w:r>
      <w:r w:rsidR="00156EDF">
        <w:t>be used to request multiple SI-M</w:t>
      </w:r>
      <w:r>
        <w:t>essages. It was further agreed that the on-demand SI request procedure should maximise commonality with the RACH procedure and that the network, in the case of Msg1 based SI request, sends an acknowledgement in Msg2 to confirm the SI request. On the other hand, it is still FFS whether the network should send an acknowledging Msg4 in response to a Msg3 based SI request.</w:t>
      </w:r>
    </w:p>
    <w:p w14:paraId="1F860F69" w14:textId="356B60EE" w:rsidR="005B3FBA" w:rsidRDefault="00E86C35" w:rsidP="003E0EE8">
      <w:r>
        <w:t>In this contribution</w:t>
      </w:r>
      <w:r w:rsidR="005E6B0E">
        <w:t xml:space="preserve"> </w:t>
      </w:r>
      <w:r w:rsidR="00C665E6">
        <w:t>we elaborate on</w:t>
      </w:r>
      <w:r w:rsidR="00537F02">
        <w:t>:</w:t>
      </w:r>
    </w:p>
    <w:p w14:paraId="4A72B329" w14:textId="3BA2E58A" w:rsidR="005B3FBA" w:rsidRDefault="00C665E6" w:rsidP="005B3FBA">
      <w:pPr>
        <w:pStyle w:val="ListBullet"/>
      </w:pPr>
      <w:r>
        <w:t xml:space="preserve">the scheduling information for on-demand SI, including a proposed basis for the ASN.1 encoding of the </w:t>
      </w:r>
      <w:proofErr w:type="spellStart"/>
      <w:r>
        <w:t>SchedulingInfo</w:t>
      </w:r>
      <w:proofErr w:type="spellEnd"/>
      <w:r>
        <w:t xml:space="preserve"> IE;</w:t>
      </w:r>
      <w:r w:rsidR="005B3FBA">
        <w:t xml:space="preserve"> </w:t>
      </w:r>
    </w:p>
    <w:p w14:paraId="6528FDC5" w14:textId="3426E640" w:rsidR="005B3FBA" w:rsidRDefault="00C665E6" w:rsidP="005B3FBA">
      <w:pPr>
        <w:pStyle w:val="ListBullet"/>
      </w:pPr>
      <w:r>
        <w:t>conditions for sending SI requests;</w:t>
      </w:r>
      <w:r w:rsidR="005B3FBA">
        <w:t xml:space="preserve"> </w:t>
      </w:r>
    </w:p>
    <w:p w14:paraId="61775A27" w14:textId="3423AB01" w:rsidR="00BB4FF7" w:rsidRDefault="00C665E6" w:rsidP="005B3FBA">
      <w:pPr>
        <w:pStyle w:val="ListBullet"/>
      </w:pPr>
      <w:r>
        <w:t>whether Msg4 confirmation is needed with the Msg3 based SI request method (and we believe that it is not needed);</w:t>
      </w:r>
    </w:p>
    <w:p w14:paraId="5764166F" w14:textId="782BE301" w:rsidR="00AB466E" w:rsidRDefault="00AB466E" w:rsidP="005B3FBA">
      <w:pPr>
        <w:pStyle w:val="ListBullet"/>
      </w:pPr>
      <w:r>
        <w:t>handling of SI acquisition errors; and</w:t>
      </w:r>
    </w:p>
    <w:p w14:paraId="337C5F49" w14:textId="07F9F710" w:rsidR="005E6B0E" w:rsidRDefault="001E200C" w:rsidP="009D7D21">
      <w:pPr>
        <w:pStyle w:val="ListBullet"/>
      </w:pPr>
      <w:r>
        <w:t xml:space="preserve">Msg3 contents and </w:t>
      </w:r>
      <w:r w:rsidR="00AB466E">
        <w:t>link adaptations of transmissions of requested SI</w:t>
      </w:r>
      <w:r w:rsidR="00BB4FF7">
        <w:t>.</w:t>
      </w:r>
      <w:r w:rsidR="005E6B0E">
        <w:t xml:space="preserve"> </w:t>
      </w:r>
    </w:p>
    <w:p w14:paraId="1ABF5C0E" w14:textId="49DDE801" w:rsidR="005B3FBA" w:rsidRPr="005B3FBA" w:rsidRDefault="004000E8" w:rsidP="00436B3E">
      <w:pPr>
        <w:pStyle w:val="Heading1"/>
      </w:pPr>
      <w:bookmarkStart w:id="1" w:name="_Ref178064866"/>
      <w:r w:rsidRPr="00CE0424">
        <w:t>Discussion</w:t>
      </w:r>
      <w:bookmarkEnd w:id="1"/>
    </w:p>
    <w:p w14:paraId="0E1B8A49" w14:textId="070C7770" w:rsidR="00F57F42" w:rsidRDefault="00F57F42" w:rsidP="008A73B0">
      <w:pPr>
        <w:pStyle w:val="Heading2"/>
        <w:rPr>
          <w:lang w:val="en-US"/>
        </w:rPr>
      </w:pPr>
      <w:r>
        <w:rPr>
          <w:lang w:val="en-US"/>
        </w:rPr>
        <w:t>SI scheduling information</w:t>
      </w:r>
      <w:r w:rsidR="00B63AD5">
        <w:rPr>
          <w:lang w:val="en-US"/>
        </w:rPr>
        <w:t xml:space="preserve"> for on-demand SI</w:t>
      </w:r>
    </w:p>
    <w:p w14:paraId="77B7800D" w14:textId="0024B74A" w:rsidR="00053D6B" w:rsidRDefault="009546AC" w:rsidP="005B3FBA">
      <w:pPr>
        <w:rPr>
          <w:lang w:val="en-US"/>
        </w:rPr>
      </w:pPr>
      <w:r>
        <w:rPr>
          <w:lang w:val="en-US"/>
        </w:rPr>
        <w:t>In this section</w:t>
      </w:r>
      <w:r w:rsidR="00624938">
        <w:rPr>
          <w:lang w:val="en-US"/>
        </w:rPr>
        <w:t>,</w:t>
      </w:r>
      <w:r>
        <w:rPr>
          <w:lang w:val="en-US"/>
        </w:rPr>
        <w:t xml:space="preserve"> we show and example ASN.1 structure that supports the agreements taken in the last meeting. Small additions compared allow th</w:t>
      </w:r>
      <w:r w:rsidR="00156EDF">
        <w:rPr>
          <w:lang w:val="en-US"/>
        </w:rPr>
        <w:t>e NW to indicate whether an SI-M</w:t>
      </w:r>
      <w:r>
        <w:rPr>
          <w:lang w:val="en-US"/>
        </w:rPr>
        <w:t xml:space="preserve">essage is available by regular broadcast or only upon request, whether the UE shall use Msg1 or Msg3 and, in case of the former, how to send the Msg1. </w:t>
      </w:r>
    </w:p>
    <w:p w14:paraId="2B56D0C7" w14:textId="77777777" w:rsidR="00B63AD5" w:rsidRDefault="00B63AD5" w:rsidP="005B3FBA">
      <w:pPr>
        <w:rPr>
          <w:lang w:val="en-US"/>
        </w:rPr>
      </w:pPr>
    </w:p>
    <w:p w14:paraId="311C0DE5" w14:textId="346CEDCB" w:rsidR="00053D6B" w:rsidRDefault="00053D6B" w:rsidP="005B3FBA">
      <w:pPr>
        <w:pStyle w:val="Caption"/>
        <w:rPr>
          <w:lang w:val="en-US"/>
        </w:rPr>
      </w:pPr>
      <w:bookmarkStart w:id="2" w:name="_Ref485357579"/>
      <w:r>
        <w:t xml:space="preserve">Table </w:t>
      </w:r>
      <w:r>
        <w:fldChar w:fldCharType="begin"/>
      </w:r>
      <w:r>
        <w:instrText xml:space="preserve"> SEQ Table \* ARABIC </w:instrText>
      </w:r>
      <w:r>
        <w:fldChar w:fldCharType="separate"/>
      </w:r>
      <w:r w:rsidR="00224D94">
        <w:rPr>
          <w:noProof/>
        </w:rPr>
        <w:t>1</w:t>
      </w:r>
      <w:r>
        <w:fldChar w:fldCharType="end"/>
      </w:r>
      <w:bookmarkEnd w:id="2"/>
      <w:r>
        <w:t xml:space="preserve">: Example ASN.1 structure for the </w:t>
      </w:r>
      <w:proofErr w:type="spellStart"/>
      <w:r>
        <w:t>SchedulingInfo</w:t>
      </w:r>
      <w:proofErr w:type="spellEnd"/>
      <w:r>
        <w:t xml:space="preserve"> in SIB1 to support on-demand SI</w:t>
      </w:r>
    </w:p>
    <w:p w14:paraId="70B8C27F" w14:textId="77777777" w:rsidR="00F57F42" w:rsidRPr="00D05729" w:rsidRDefault="00F57F42" w:rsidP="00F57F42">
      <w:pPr>
        <w:pStyle w:val="PL"/>
        <w:shd w:val="clear" w:color="auto" w:fill="E6E6E6"/>
      </w:pPr>
      <w:r w:rsidRPr="00D05729">
        <w:t>SchedulingInfoList ::= SEQUENCE (SIZE (1..maxSI-Message)) OF SchedulingInfo</w:t>
      </w:r>
    </w:p>
    <w:p w14:paraId="7B0A6650" w14:textId="77777777" w:rsidR="00F57F42" w:rsidRPr="00D05729" w:rsidRDefault="00F57F42" w:rsidP="00F57F42">
      <w:pPr>
        <w:pStyle w:val="PL"/>
        <w:shd w:val="clear" w:color="auto" w:fill="E6E6E6"/>
      </w:pPr>
    </w:p>
    <w:p w14:paraId="590405B8" w14:textId="77777777" w:rsidR="00F57F42" w:rsidRPr="00D05729" w:rsidRDefault="00F57F42" w:rsidP="00F57F42">
      <w:pPr>
        <w:pStyle w:val="PL"/>
        <w:shd w:val="clear" w:color="auto" w:fill="E6E6E6"/>
      </w:pPr>
      <w:r w:rsidRPr="00D05729">
        <w:t>SchedulingInfo ::=</w:t>
      </w:r>
      <w:r w:rsidRPr="00D05729">
        <w:tab/>
        <w:t>SEQUENCE {</w:t>
      </w:r>
    </w:p>
    <w:p w14:paraId="11B6DD3B" w14:textId="672995DB" w:rsidR="00F57F42" w:rsidRPr="0071236C" w:rsidRDefault="00F57F42" w:rsidP="00F57F42">
      <w:pPr>
        <w:pStyle w:val="PL"/>
        <w:shd w:val="clear" w:color="auto" w:fill="E6E6E6"/>
        <w:rPr>
          <w:lang w:val="nl-NL"/>
        </w:rPr>
      </w:pPr>
      <w:r w:rsidRPr="00D05729">
        <w:tab/>
        <w:t>si-Periodicity</w:t>
      </w:r>
      <w:r w:rsidRPr="00D05729">
        <w:tab/>
      </w:r>
      <w:r w:rsidR="00AE58F2">
        <w:tab/>
      </w:r>
      <w:r w:rsidRPr="00D05729">
        <w:tab/>
        <w:t>ENUMERATED {</w:t>
      </w:r>
      <w:r w:rsidRPr="0071236C">
        <w:rPr>
          <w:lang w:val="nl-NL"/>
        </w:rPr>
        <w:t>rf8, rf16, rf32, rf64, rf128, rf256, rf512},</w:t>
      </w:r>
    </w:p>
    <w:p w14:paraId="2F51CED1" w14:textId="472DDD29" w:rsidR="00F57F42" w:rsidRDefault="00F57F42" w:rsidP="00F57F42">
      <w:pPr>
        <w:pStyle w:val="PL"/>
        <w:shd w:val="clear" w:color="auto" w:fill="E6E6E6"/>
      </w:pPr>
      <w:r w:rsidRPr="0071236C">
        <w:rPr>
          <w:lang w:val="nl-NL"/>
        </w:rPr>
        <w:tab/>
      </w:r>
      <w:r w:rsidR="00AE58F2">
        <w:t>sib-MappingInfo</w:t>
      </w:r>
      <w:r w:rsidR="00AE58F2">
        <w:tab/>
      </w:r>
      <w:r w:rsidR="00AE58F2">
        <w:tab/>
      </w:r>
      <w:r w:rsidR="00AE58F2">
        <w:tab/>
      </w:r>
      <w:r w:rsidRPr="00D05729">
        <w:t>SIB-MappingInfo</w:t>
      </w:r>
      <w:r w:rsidR="005C38D1">
        <w:t>,</w:t>
      </w:r>
    </w:p>
    <w:p w14:paraId="0510D92B" w14:textId="08830086" w:rsidR="005C38D1" w:rsidRDefault="005C38D1" w:rsidP="00F57F42">
      <w:pPr>
        <w:pStyle w:val="PL"/>
        <w:shd w:val="clear" w:color="auto" w:fill="E6E6E6"/>
      </w:pPr>
      <w:r>
        <w:tab/>
        <w:t>si-MessageValueTag</w:t>
      </w:r>
      <w:r>
        <w:tab/>
      </w:r>
      <w:r>
        <w:tab/>
      </w:r>
      <w:r w:rsidRPr="005C38D1">
        <w:t>INTEGER (0..3)</w:t>
      </w:r>
      <w:r w:rsidR="00AE58F2">
        <w:t>,</w:t>
      </w:r>
    </w:p>
    <w:p w14:paraId="522C8403" w14:textId="1416C43A" w:rsidR="00AE58F2" w:rsidRDefault="00AE58F2" w:rsidP="00F57F42">
      <w:pPr>
        <w:pStyle w:val="PL"/>
        <w:shd w:val="clear" w:color="auto" w:fill="E6E6E6"/>
      </w:pPr>
      <w:r>
        <w:tab/>
        <w:t>si-RequestInfo</w:t>
      </w:r>
      <w:r>
        <w:tab/>
      </w:r>
      <w:r>
        <w:tab/>
      </w:r>
      <w:r>
        <w:tab/>
        <w:t>SI-RequestInfo</w:t>
      </w:r>
      <w:r>
        <w:tab/>
      </w:r>
      <w:r>
        <w:tab/>
      </w:r>
      <w:r>
        <w:tab/>
        <w:t>OPTIONAL</w:t>
      </w:r>
    </w:p>
    <w:p w14:paraId="7077EC1C" w14:textId="77777777" w:rsidR="00F57F42" w:rsidRPr="00D05729" w:rsidRDefault="00F57F42" w:rsidP="00F57F42">
      <w:pPr>
        <w:pStyle w:val="PL"/>
        <w:shd w:val="clear" w:color="auto" w:fill="E6E6E6"/>
      </w:pPr>
      <w:r w:rsidRPr="00D05729">
        <w:t>}</w:t>
      </w:r>
    </w:p>
    <w:p w14:paraId="43A9D340" w14:textId="77777777" w:rsidR="00F57F42" w:rsidRDefault="00F57F42" w:rsidP="00F57F42">
      <w:pPr>
        <w:pStyle w:val="PL"/>
        <w:shd w:val="clear" w:color="auto" w:fill="E6E6E6"/>
        <w:rPr>
          <w:lang w:val="en-US"/>
        </w:rPr>
      </w:pPr>
    </w:p>
    <w:p w14:paraId="61EFCBC7" w14:textId="77777777" w:rsidR="005C38D1" w:rsidRPr="00D05729" w:rsidRDefault="005C38D1" w:rsidP="005C38D1">
      <w:pPr>
        <w:pStyle w:val="PL"/>
        <w:shd w:val="clear" w:color="auto" w:fill="E6E6E6"/>
      </w:pPr>
      <w:r w:rsidRPr="00D05729">
        <w:t>SIB-MappingInfo ::= SEQUENCE (SIZE (0..maxSIB-1)) OF SIB-Type</w:t>
      </w:r>
    </w:p>
    <w:p w14:paraId="47698B0D" w14:textId="77777777" w:rsidR="005C38D1" w:rsidRPr="00D05729" w:rsidRDefault="005C38D1" w:rsidP="005C38D1">
      <w:pPr>
        <w:pStyle w:val="PL"/>
        <w:shd w:val="clear" w:color="auto" w:fill="E6E6E6"/>
      </w:pPr>
    </w:p>
    <w:p w14:paraId="370851EE" w14:textId="77777777" w:rsidR="005C38D1" w:rsidRPr="00D05729" w:rsidRDefault="005C38D1" w:rsidP="005C38D1">
      <w:pPr>
        <w:pStyle w:val="PL"/>
        <w:shd w:val="clear" w:color="auto" w:fill="E6E6E6"/>
      </w:pPr>
      <w:r w:rsidRPr="00D05729">
        <w:lastRenderedPageBreak/>
        <w:t>SIB-Type ::=</w:t>
      </w:r>
      <w:r w:rsidRPr="00D05729">
        <w:tab/>
      </w:r>
      <w:r w:rsidRPr="00D05729">
        <w:tab/>
      </w:r>
      <w:r w:rsidRPr="00D05729">
        <w:tab/>
      </w:r>
      <w:r w:rsidRPr="00D05729">
        <w:tab/>
      </w:r>
      <w:r w:rsidRPr="00D05729">
        <w:tab/>
      </w:r>
      <w:r w:rsidRPr="00D05729">
        <w:tab/>
        <w:t>ENUMERATED {</w:t>
      </w:r>
    </w:p>
    <w:p w14:paraId="553BF9FE" w14:textId="77777777" w:rsidR="005C38D1" w:rsidRPr="00D05729" w:rsidRDefault="005C38D1" w:rsidP="005C38D1">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sibType3, sibType4, sibType5, sibType6,</w:t>
      </w:r>
    </w:p>
    <w:p w14:paraId="78F259A4" w14:textId="77777777" w:rsidR="005C38D1" w:rsidRPr="00D05729" w:rsidRDefault="005C38D1" w:rsidP="005C38D1">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sibType7, sibType8, sibType9, sibType10,</w:t>
      </w:r>
    </w:p>
    <w:p w14:paraId="0465D6A7" w14:textId="77777777" w:rsidR="005C38D1" w:rsidRPr="00480E56" w:rsidRDefault="005C38D1" w:rsidP="005C38D1">
      <w:pPr>
        <w:pStyle w:val="PL"/>
        <w:shd w:val="clear" w:color="auto" w:fill="E6E6E6"/>
        <w:rPr>
          <w:lang w:val="de-DE"/>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480E56">
        <w:rPr>
          <w:lang w:val="de-DE"/>
        </w:rPr>
        <w:t>sibType11, sibType12-v920, sibType13-v920,</w:t>
      </w:r>
    </w:p>
    <w:p w14:paraId="51E871B3" w14:textId="77777777" w:rsidR="005C38D1" w:rsidRPr="00480E56" w:rsidRDefault="005C38D1" w:rsidP="005C38D1">
      <w:pPr>
        <w:pStyle w:val="PL"/>
        <w:shd w:val="clear" w:color="auto" w:fill="E6E6E6"/>
        <w:rPr>
          <w:lang w:val="de-DE"/>
        </w:rPr>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t>sibType1</w:t>
      </w:r>
      <w:r w:rsidRPr="00480E56">
        <w:rPr>
          <w:lang w:val="de-DE" w:eastAsia="zh-CN"/>
        </w:rPr>
        <w:t>4</w:t>
      </w:r>
      <w:r w:rsidRPr="00480E56">
        <w:rPr>
          <w:lang w:val="de-DE"/>
        </w:rPr>
        <w:t>-</w:t>
      </w:r>
      <w:r w:rsidRPr="00480E56">
        <w:rPr>
          <w:lang w:val="de-DE" w:eastAsia="zh-CN"/>
        </w:rPr>
        <w:t>v1130</w:t>
      </w:r>
      <w:r w:rsidRPr="00480E56">
        <w:rPr>
          <w:lang w:val="de-DE"/>
        </w:rPr>
        <w:t>, sibType15-v1130,</w:t>
      </w:r>
    </w:p>
    <w:p w14:paraId="5D5EC03C" w14:textId="77777777" w:rsidR="005C38D1" w:rsidRPr="00480E56" w:rsidRDefault="005C38D1" w:rsidP="005C38D1">
      <w:pPr>
        <w:pStyle w:val="PL"/>
        <w:shd w:val="clear" w:color="auto" w:fill="E6E6E6"/>
        <w:rPr>
          <w:lang w:val="de-DE"/>
        </w:rPr>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t>sibType16-v1130, sibType17-v1250, sibType18-v1250,</w:t>
      </w:r>
    </w:p>
    <w:p w14:paraId="1701A055" w14:textId="77777777" w:rsidR="005C38D1" w:rsidRPr="005C38D1" w:rsidRDefault="005C38D1" w:rsidP="005C38D1">
      <w:pPr>
        <w:pStyle w:val="PL"/>
        <w:shd w:val="clear" w:color="auto" w:fill="E6E6E6"/>
        <w:rPr>
          <w:lang w:val="de-DE"/>
        </w:rPr>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5C38D1">
        <w:rPr>
          <w:lang w:val="de-DE"/>
        </w:rPr>
        <w:t>..., sibType19-v1250, sibType20-v1310</w:t>
      </w:r>
      <w:r w:rsidRPr="005C38D1">
        <w:rPr>
          <w:rFonts w:hint="eastAsia"/>
          <w:lang w:val="de-DE"/>
        </w:rPr>
        <w:t>, sibType21-v14x0</w:t>
      </w:r>
      <w:r w:rsidRPr="005C38D1">
        <w:rPr>
          <w:lang w:val="de-DE"/>
        </w:rPr>
        <w:t>}</w:t>
      </w:r>
    </w:p>
    <w:p w14:paraId="34708AE3" w14:textId="73016A98" w:rsidR="005C38D1" w:rsidRDefault="005C38D1" w:rsidP="005C38D1">
      <w:pPr>
        <w:pStyle w:val="PL"/>
        <w:shd w:val="clear" w:color="auto" w:fill="E6E6E6"/>
        <w:rPr>
          <w:lang w:val="de-DE"/>
        </w:rPr>
      </w:pPr>
    </w:p>
    <w:p w14:paraId="18633D83" w14:textId="5D8035E8" w:rsidR="00AE58F2" w:rsidRDefault="00AE58F2" w:rsidP="005C38D1">
      <w:pPr>
        <w:pStyle w:val="PL"/>
        <w:shd w:val="clear" w:color="auto" w:fill="E6E6E6"/>
      </w:pPr>
      <w:r w:rsidRPr="006D6495">
        <w:t>SI-</w:t>
      </w:r>
      <w:r>
        <w:t>RequestInfo</w:t>
      </w:r>
      <w:r>
        <w:tab/>
        <w:t>::=</w:t>
      </w:r>
      <w:r>
        <w:tab/>
        <w:t>SEQUENCE {</w:t>
      </w:r>
    </w:p>
    <w:p w14:paraId="1AA0F60D" w14:textId="39DEA77F" w:rsidR="00D2272E" w:rsidRDefault="00D2272E" w:rsidP="005C38D1">
      <w:pPr>
        <w:pStyle w:val="PL"/>
        <w:shd w:val="clear" w:color="auto" w:fill="E6E6E6"/>
      </w:pPr>
      <w:r>
        <w:tab/>
        <w:t xml:space="preserve">msg1-Request </w:t>
      </w:r>
      <w:r w:rsidR="009C513E">
        <w:tab/>
      </w:r>
      <w:r w:rsidR="009C513E" w:rsidRPr="009C513E">
        <w:t xml:space="preserve">SEQUENCE </w:t>
      </w:r>
      <w:r>
        <w:t>{</w:t>
      </w:r>
    </w:p>
    <w:p w14:paraId="50ECD6CD" w14:textId="349A82FF" w:rsidR="00AE58F2" w:rsidRDefault="003F61D3" w:rsidP="005C38D1">
      <w:pPr>
        <w:pStyle w:val="PL"/>
        <w:shd w:val="clear" w:color="auto" w:fill="E6E6E6"/>
      </w:pPr>
      <w:r>
        <w:tab/>
      </w:r>
      <w:r w:rsidR="00D2272E">
        <w:tab/>
      </w:r>
      <w:r w:rsidR="009F18D5">
        <w:t>si-PRACH-Preamble</w:t>
      </w:r>
      <w:r w:rsidR="009F18D5">
        <w:tab/>
      </w:r>
      <w:r w:rsidR="009F18D5">
        <w:tab/>
      </w:r>
      <w:r w:rsidR="009F18D5">
        <w:tab/>
      </w:r>
      <w:r w:rsidR="009F18D5">
        <w:tab/>
        <w:t>INTEGER (0..63)</w:t>
      </w:r>
      <w:r w:rsidR="009F18D5">
        <w:tab/>
      </w:r>
      <w:r w:rsidR="00F977C4">
        <w:tab/>
      </w:r>
      <w:r w:rsidR="009F18D5">
        <w:t>OPTIONAL</w:t>
      </w:r>
      <w:r w:rsidR="00F977C4">
        <w:t>,</w:t>
      </w:r>
    </w:p>
    <w:p w14:paraId="17E97329" w14:textId="30F853CE" w:rsidR="00064FA5" w:rsidRDefault="00064FA5" w:rsidP="005C38D1">
      <w:pPr>
        <w:pStyle w:val="PL"/>
        <w:shd w:val="clear" w:color="auto" w:fill="E6E6E6"/>
      </w:pPr>
      <w:r>
        <w:tab/>
      </w:r>
      <w:r>
        <w:tab/>
        <w:t>si-PRACH-Config</w:t>
      </w:r>
      <w:r>
        <w:tab/>
      </w:r>
      <w:r>
        <w:tab/>
      </w:r>
      <w:r>
        <w:tab/>
      </w:r>
      <w:r>
        <w:tab/>
      </w:r>
      <w:r>
        <w:tab/>
      </w:r>
      <w:r w:rsidRPr="006D6495">
        <w:t>PRACH-Config</w:t>
      </w:r>
      <w:r>
        <w:tab/>
      </w:r>
      <w:r>
        <w:tab/>
        <w:t>OPTIONAL</w:t>
      </w:r>
    </w:p>
    <w:p w14:paraId="15572FA5" w14:textId="7FE494A8" w:rsidR="00D2272E" w:rsidRDefault="00D2272E" w:rsidP="005C38D1">
      <w:pPr>
        <w:pStyle w:val="PL"/>
        <w:shd w:val="clear" w:color="auto" w:fill="E6E6E6"/>
      </w:pPr>
      <w:r>
        <w:tab/>
        <w:t>}</w:t>
      </w:r>
      <w:r>
        <w:tab/>
      </w:r>
      <w:r w:rsidR="009C513E">
        <w:tab/>
      </w:r>
      <w:r w:rsidR="009C513E">
        <w:tab/>
      </w:r>
      <w:r w:rsidR="009C513E">
        <w:tab/>
      </w:r>
      <w:r w:rsidR="009C513E">
        <w:tab/>
      </w:r>
      <w:r w:rsidR="009C513E">
        <w:tab/>
      </w:r>
      <w:r w:rsidR="009C513E">
        <w:tab/>
      </w:r>
      <w:r w:rsidR="009C513E">
        <w:tab/>
      </w:r>
      <w:r w:rsidR="009C513E">
        <w:tab/>
      </w:r>
      <w:r w:rsidR="009C513E">
        <w:tab/>
      </w:r>
      <w:r w:rsidR="009C513E">
        <w:tab/>
      </w:r>
      <w:r w:rsidR="009C513E">
        <w:tab/>
      </w:r>
      <w:r w:rsidR="009C513E">
        <w:tab/>
      </w:r>
      <w:r w:rsidR="009C513E">
        <w:tab/>
      </w:r>
      <w:r>
        <w:t>OPTIONAL</w:t>
      </w:r>
    </w:p>
    <w:p w14:paraId="32885141" w14:textId="16934ED7" w:rsidR="00AE58F2" w:rsidRPr="009546AC" w:rsidRDefault="00AE58F2" w:rsidP="005C38D1">
      <w:pPr>
        <w:pStyle w:val="PL"/>
        <w:shd w:val="clear" w:color="auto" w:fill="E6E6E6"/>
      </w:pPr>
      <w:r>
        <w:t>}</w:t>
      </w:r>
    </w:p>
    <w:p w14:paraId="2CF99B09" w14:textId="77777777" w:rsidR="00AE58F2" w:rsidRPr="005B3FBA" w:rsidRDefault="00AE58F2" w:rsidP="005C38D1">
      <w:pPr>
        <w:pStyle w:val="PL"/>
        <w:shd w:val="clear" w:color="auto" w:fill="E6E6E6"/>
      </w:pPr>
    </w:p>
    <w:p w14:paraId="3F2A6D74" w14:textId="77777777" w:rsidR="000B2A5B" w:rsidRDefault="000B2A5B" w:rsidP="000B2A5B">
      <w:pPr>
        <w:rPr>
          <w:lang w:val="en-US"/>
        </w:rPr>
      </w:pPr>
    </w:p>
    <w:p w14:paraId="3F694958" w14:textId="5C3ACF53" w:rsidR="00B63AD5" w:rsidRDefault="00B63AD5" w:rsidP="000B2A5B">
      <w:pPr>
        <w:rPr>
          <w:lang w:val="en-US"/>
        </w:rPr>
      </w:pPr>
      <w:r>
        <w:rPr>
          <w:lang w:val="en-US"/>
        </w:rPr>
        <w:t xml:space="preserve">The UE is supposed to interpret and use this information as follows: </w:t>
      </w:r>
    </w:p>
    <w:p w14:paraId="77DE1BC7" w14:textId="77777777" w:rsidR="00B63AD5" w:rsidRDefault="00B63AD5" w:rsidP="00B63AD5">
      <w:pPr>
        <w:pStyle w:val="B1"/>
        <w:rPr>
          <w:lang w:val="en-US"/>
        </w:rPr>
      </w:pPr>
      <w:r>
        <w:rPr>
          <w:lang w:val="en-US"/>
        </w:rPr>
        <w:t>-</w:t>
      </w:r>
      <w:r>
        <w:rPr>
          <w:lang w:val="en-US"/>
        </w:rPr>
        <w:tab/>
      </w:r>
      <w:r w:rsidR="000B2A5B">
        <w:rPr>
          <w:lang w:val="en-US"/>
        </w:rPr>
        <w:t xml:space="preserve">If the optional field </w:t>
      </w:r>
      <w:proofErr w:type="spellStart"/>
      <w:r w:rsidR="000B2A5B" w:rsidRPr="00CB028F">
        <w:rPr>
          <w:i/>
          <w:lang w:val="en-US"/>
        </w:rPr>
        <w:t>si-RequestInfo</w:t>
      </w:r>
      <w:proofErr w:type="spellEnd"/>
      <w:r w:rsidR="000B2A5B">
        <w:rPr>
          <w:lang w:val="en-US"/>
        </w:rPr>
        <w:t xml:space="preserve"> is absent </w:t>
      </w:r>
    </w:p>
    <w:p w14:paraId="318106F9" w14:textId="7B8F7959" w:rsidR="000B2A5B" w:rsidRDefault="00B63AD5" w:rsidP="00B63AD5">
      <w:pPr>
        <w:pStyle w:val="B2"/>
        <w:rPr>
          <w:lang w:val="en-US"/>
        </w:rPr>
      </w:pPr>
      <w:r>
        <w:rPr>
          <w:lang w:val="en-US"/>
        </w:rPr>
        <w:t>-</w:t>
      </w:r>
      <w:r>
        <w:rPr>
          <w:lang w:val="en-US"/>
        </w:rPr>
        <w:tab/>
      </w:r>
      <w:r w:rsidR="000B2A5B">
        <w:rPr>
          <w:lang w:val="en-US"/>
        </w:rPr>
        <w:t xml:space="preserve">the </w:t>
      </w:r>
      <w:r w:rsidR="00156EDF">
        <w:rPr>
          <w:lang w:val="en-US"/>
        </w:rPr>
        <w:t>SI-Mes</w:t>
      </w:r>
      <w:r w:rsidR="000B2A5B">
        <w:rPr>
          <w:lang w:val="en-US"/>
        </w:rPr>
        <w:t xml:space="preserve">sage is provided by regular SI broadcast, i.e., </w:t>
      </w:r>
      <w:r>
        <w:rPr>
          <w:lang w:val="en-US"/>
        </w:rPr>
        <w:t xml:space="preserve">the UE shall </w:t>
      </w:r>
      <w:r w:rsidR="000B2A5B">
        <w:rPr>
          <w:lang w:val="en-US"/>
        </w:rPr>
        <w:t xml:space="preserve">not request it. </w:t>
      </w:r>
    </w:p>
    <w:p w14:paraId="3BAEC74A" w14:textId="77777777" w:rsidR="00B63AD5" w:rsidRDefault="00B63AD5" w:rsidP="00B63AD5">
      <w:pPr>
        <w:pStyle w:val="B1"/>
        <w:rPr>
          <w:lang w:val="en-US"/>
        </w:rPr>
      </w:pPr>
      <w:r>
        <w:rPr>
          <w:lang w:val="en-US"/>
        </w:rPr>
        <w:t>-</w:t>
      </w:r>
      <w:r>
        <w:rPr>
          <w:lang w:val="en-US"/>
        </w:rPr>
        <w:tab/>
        <w:t>else, i</w:t>
      </w:r>
      <w:r w:rsidR="000B2A5B">
        <w:rPr>
          <w:lang w:val="en-US"/>
        </w:rPr>
        <w:t xml:space="preserve">f the </w:t>
      </w:r>
      <w:proofErr w:type="spellStart"/>
      <w:r w:rsidR="000B2A5B" w:rsidRPr="00CB028F">
        <w:rPr>
          <w:i/>
          <w:lang w:val="en-US"/>
        </w:rPr>
        <w:t>si-RequestInfo</w:t>
      </w:r>
      <w:proofErr w:type="spellEnd"/>
      <w:r w:rsidR="000B2A5B">
        <w:rPr>
          <w:lang w:val="en-US"/>
        </w:rPr>
        <w:t xml:space="preserve"> is present, </w:t>
      </w:r>
    </w:p>
    <w:p w14:paraId="3DF554ED" w14:textId="121E67C8" w:rsidR="000B2A5B" w:rsidRDefault="00B63AD5" w:rsidP="00B63AD5">
      <w:pPr>
        <w:pStyle w:val="B2"/>
        <w:rPr>
          <w:lang w:val="en-US"/>
        </w:rPr>
      </w:pPr>
      <w:r>
        <w:rPr>
          <w:lang w:val="en-US"/>
        </w:rPr>
        <w:t>-</w:t>
      </w:r>
      <w:r>
        <w:rPr>
          <w:lang w:val="en-US"/>
        </w:rPr>
        <w:tab/>
        <w:t xml:space="preserve">the </w:t>
      </w:r>
      <w:r w:rsidR="00156EDF">
        <w:rPr>
          <w:lang w:val="en-US"/>
        </w:rPr>
        <w:t>SI-Mes</w:t>
      </w:r>
      <w:r w:rsidR="000B2A5B">
        <w:rPr>
          <w:lang w:val="en-US"/>
        </w:rPr>
        <w:t xml:space="preserve">sage </w:t>
      </w:r>
      <w:r>
        <w:rPr>
          <w:lang w:val="en-US"/>
        </w:rPr>
        <w:t>is only delivered upon request</w:t>
      </w:r>
      <w:r w:rsidR="000B2A5B">
        <w:rPr>
          <w:lang w:val="en-US"/>
        </w:rPr>
        <w:t xml:space="preserve"> </w:t>
      </w:r>
    </w:p>
    <w:p w14:paraId="6000AA2E" w14:textId="77777777" w:rsidR="00B63AD5" w:rsidRDefault="00B63AD5" w:rsidP="00B63AD5">
      <w:pPr>
        <w:pStyle w:val="B2"/>
        <w:rPr>
          <w:lang w:val="en-US"/>
        </w:rPr>
      </w:pPr>
      <w:r>
        <w:rPr>
          <w:lang w:val="en-US"/>
        </w:rPr>
        <w:t>-</w:t>
      </w:r>
      <w:r>
        <w:rPr>
          <w:lang w:val="en-US"/>
        </w:rPr>
        <w:tab/>
      </w:r>
      <w:r w:rsidR="000B2A5B">
        <w:rPr>
          <w:lang w:val="en-US"/>
        </w:rPr>
        <w:t xml:space="preserve">If the optional field </w:t>
      </w:r>
      <w:r w:rsidR="000B2A5B" w:rsidRPr="00064FA5">
        <w:rPr>
          <w:i/>
          <w:lang w:val="en-US"/>
        </w:rPr>
        <w:t>msg1-Request</w:t>
      </w:r>
      <w:r w:rsidR="000B2A5B">
        <w:rPr>
          <w:lang w:val="en-US"/>
        </w:rPr>
        <w:t xml:space="preserve"> is present, </w:t>
      </w:r>
    </w:p>
    <w:p w14:paraId="07C7D31B" w14:textId="25B829C7" w:rsidR="000B2A5B" w:rsidRDefault="00B63AD5" w:rsidP="00B63AD5">
      <w:pPr>
        <w:pStyle w:val="B3"/>
        <w:rPr>
          <w:lang w:val="en-US"/>
        </w:rPr>
      </w:pPr>
      <w:r>
        <w:rPr>
          <w:lang w:val="en-US"/>
        </w:rPr>
        <w:t>-</w:t>
      </w:r>
      <w:r>
        <w:rPr>
          <w:lang w:val="en-US"/>
        </w:rPr>
        <w:tab/>
      </w:r>
      <w:r w:rsidR="000B2A5B">
        <w:rPr>
          <w:lang w:val="en-US"/>
        </w:rPr>
        <w:t xml:space="preserve">the UE </w:t>
      </w:r>
      <w:r>
        <w:rPr>
          <w:lang w:val="en-US"/>
        </w:rPr>
        <w:t xml:space="preserve">request this SI by sending </w:t>
      </w:r>
      <w:r w:rsidR="000B2A5B">
        <w:rPr>
          <w:lang w:val="en-US"/>
        </w:rPr>
        <w:t>only a Msg1 (Msg1 based request)</w:t>
      </w:r>
      <w:r>
        <w:rPr>
          <w:lang w:val="en-US"/>
        </w:rPr>
        <w:t xml:space="preserve"> in accordance with the parameters </w:t>
      </w:r>
      <w:proofErr w:type="spellStart"/>
      <w:r w:rsidRPr="00B63AD5">
        <w:rPr>
          <w:i/>
          <w:lang w:val="en-US"/>
        </w:rPr>
        <w:t>si</w:t>
      </w:r>
      <w:proofErr w:type="spellEnd"/>
      <w:r w:rsidRPr="00B63AD5">
        <w:rPr>
          <w:i/>
          <w:lang w:val="en-US"/>
        </w:rPr>
        <w:t>-PRACH-Preamble</w:t>
      </w:r>
      <w:r>
        <w:rPr>
          <w:lang w:val="en-US"/>
        </w:rPr>
        <w:t xml:space="preserve"> and/or </w:t>
      </w:r>
      <w:proofErr w:type="spellStart"/>
      <w:r w:rsidRPr="00B63AD5">
        <w:rPr>
          <w:i/>
          <w:lang w:val="en-US"/>
        </w:rPr>
        <w:t>si</w:t>
      </w:r>
      <w:proofErr w:type="spellEnd"/>
      <w:r w:rsidRPr="00B63AD5">
        <w:rPr>
          <w:i/>
          <w:lang w:val="en-US"/>
        </w:rPr>
        <w:t>-PRACH-Config</w:t>
      </w:r>
    </w:p>
    <w:p w14:paraId="42116DF2" w14:textId="2D26582F" w:rsidR="00B63AD5" w:rsidRDefault="00B63AD5" w:rsidP="00B63AD5">
      <w:pPr>
        <w:pStyle w:val="B2"/>
        <w:rPr>
          <w:lang w:val="en-US"/>
        </w:rPr>
      </w:pPr>
      <w:r>
        <w:rPr>
          <w:lang w:val="en-US"/>
        </w:rPr>
        <w:t>-</w:t>
      </w:r>
      <w:r>
        <w:rPr>
          <w:lang w:val="en-US"/>
        </w:rPr>
        <w:tab/>
        <w:t>else, (</w:t>
      </w:r>
      <w:r w:rsidR="000B2A5B">
        <w:rPr>
          <w:lang w:val="en-US"/>
        </w:rPr>
        <w:t xml:space="preserve">the field </w:t>
      </w:r>
      <w:r w:rsidR="000B2A5B" w:rsidRPr="00064FA5">
        <w:rPr>
          <w:i/>
          <w:lang w:val="en-US"/>
        </w:rPr>
        <w:t>msg1-Request</w:t>
      </w:r>
      <w:r w:rsidR="000B2A5B">
        <w:rPr>
          <w:lang w:val="en-US"/>
        </w:rPr>
        <w:t xml:space="preserve"> is not </w:t>
      </w:r>
      <w:r w:rsidR="008828DB">
        <w:rPr>
          <w:lang w:val="en-US"/>
        </w:rPr>
        <w:t>present</w:t>
      </w:r>
      <w:r>
        <w:rPr>
          <w:lang w:val="en-US"/>
        </w:rPr>
        <w:t>)</w:t>
      </w:r>
    </w:p>
    <w:p w14:paraId="17FA5F78" w14:textId="14BF4D35" w:rsidR="000B2A5B" w:rsidRDefault="00B63AD5" w:rsidP="00B63AD5">
      <w:pPr>
        <w:pStyle w:val="B3"/>
        <w:rPr>
          <w:lang w:val="en-US"/>
        </w:rPr>
      </w:pPr>
      <w:r>
        <w:rPr>
          <w:lang w:val="en-US"/>
        </w:rPr>
        <w:t>-</w:t>
      </w:r>
      <w:r w:rsidR="000B2A5B">
        <w:rPr>
          <w:lang w:val="en-US"/>
        </w:rPr>
        <w:t xml:space="preserve"> </w:t>
      </w:r>
      <w:r>
        <w:rPr>
          <w:lang w:val="en-US"/>
        </w:rPr>
        <w:t>the UE request this SI by a RA procedure (Msg1 to Msg3)</w:t>
      </w:r>
      <w:r w:rsidR="00BE3970">
        <w:rPr>
          <w:lang w:val="en-US"/>
        </w:rPr>
        <w:t xml:space="preserve"> using a preamble randomly selected from the cell’s regular set of preambles.</w:t>
      </w:r>
      <w:r w:rsidR="000B2A5B">
        <w:rPr>
          <w:lang w:val="en-US"/>
        </w:rPr>
        <w:t xml:space="preserve"> </w:t>
      </w:r>
    </w:p>
    <w:p w14:paraId="6B810BC2" w14:textId="53212F3D" w:rsidR="00B63AD5" w:rsidRDefault="00295A4A" w:rsidP="00B63AD5">
      <w:pPr>
        <w:rPr>
          <w:lang w:val="en-US"/>
        </w:rPr>
      </w:pPr>
      <w:r>
        <w:rPr>
          <w:lang w:val="en-US"/>
        </w:rPr>
        <w:t xml:space="preserve">The </w:t>
      </w:r>
      <w:r w:rsidR="00B21C94">
        <w:rPr>
          <w:lang w:val="en-US"/>
        </w:rPr>
        <w:t xml:space="preserve">fields </w:t>
      </w:r>
      <w:r w:rsidR="00B21C94" w:rsidRPr="00B21C94">
        <w:rPr>
          <w:lang w:val="en-US"/>
        </w:rPr>
        <w:t>“</w:t>
      </w:r>
      <w:proofErr w:type="spellStart"/>
      <w:r w:rsidR="00B21C94" w:rsidRPr="007D35A6">
        <w:rPr>
          <w:i/>
          <w:lang w:val="en-US"/>
        </w:rPr>
        <w:t>si</w:t>
      </w:r>
      <w:proofErr w:type="spellEnd"/>
      <w:r w:rsidR="00B21C94" w:rsidRPr="007D35A6">
        <w:rPr>
          <w:i/>
          <w:lang w:val="en-US"/>
        </w:rPr>
        <w:t>-PRACH-Preamble</w:t>
      </w:r>
      <w:r w:rsidR="00B21C94" w:rsidRPr="00B21C94">
        <w:rPr>
          <w:lang w:val="en-US"/>
        </w:rPr>
        <w:t>” and “</w:t>
      </w:r>
      <w:proofErr w:type="spellStart"/>
      <w:r w:rsidR="00B21C94" w:rsidRPr="007D35A6">
        <w:rPr>
          <w:i/>
          <w:lang w:val="en-US"/>
        </w:rPr>
        <w:t>si</w:t>
      </w:r>
      <w:proofErr w:type="spellEnd"/>
      <w:r w:rsidR="00B21C94" w:rsidRPr="007D35A6">
        <w:rPr>
          <w:i/>
          <w:lang w:val="en-US"/>
        </w:rPr>
        <w:t>-PRACH-Config</w:t>
      </w:r>
      <w:r w:rsidR="00B21C94" w:rsidRPr="00B21C94">
        <w:rPr>
          <w:lang w:val="en-US"/>
        </w:rPr>
        <w:t>”</w:t>
      </w:r>
      <w:r w:rsidR="00B21C94">
        <w:rPr>
          <w:lang w:val="en-US"/>
        </w:rPr>
        <w:t xml:space="preserve"> allow configuring </w:t>
      </w:r>
      <w:r w:rsidRPr="00295A4A">
        <w:rPr>
          <w:lang w:val="en-US"/>
        </w:rPr>
        <w:t>specific preambles and/or specific RA time/frequency resource</w:t>
      </w:r>
      <w:r w:rsidR="00BE3970">
        <w:rPr>
          <w:lang w:val="en-US"/>
        </w:rPr>
        <w:t>s</w:t>
      </w:r>
      <w:r w:rsidRPr="00295A4A">
        <w:rPr>
          <w:lang w:val="en-US"/>
        </w:rPr>
        <w:t xml:space="preserve"> to be used for requesting an </w:t>
      </w:r>
      <w:r w:rsidR="00156EDF">
        <w:rPr>
          <w:lang w:val="en-US"/>
        </w:rPr>
        <w:t>SI-Mes</w:t>
      </w:r>
      <w:r w:rsidRPr="00295A4A">
        <w:rPr>
          <w:lang w:val="en-US"/>
        </w:rPr>
        <w:t>sage</w:t>
      </w:r>
      <w:r w:rsidR="00B21C94">
        <w:rPr>
          <w:lang w:val="en-US"/>
        </w:rPr>
        <w:t xml:space="preserve"> in accordance with the previous agreement</w:t>
      </w:r>
      <w:r w:rsidRPr="00295A4A">
        <w:rPr>
          <w:lang w:val="en-US"/>
        </w:rPr>
        <w:t xml:space="preserve"> </w:t>
      </w:r>
      <w:r w:rsidR="00B21C94">
        <w:rPr>
          <w:lang w:val="en-US"/>
        </w:rPr>
        <w:t>(</w:t>
      </w:r>
      <w:r w:rsidRPr="00295A4A">
        <w:rPr>
          <w:lang w:val="en-US"/>
        </w:rPr>
        <w:t>“</w:t>
      </w:r>
      <w:r w:rsidRPr="00B21C94">
        <w:rPr>
          <w:i/>
          <w:lang w:val="en-US"/>
        </w:rPr>
        <w:t>If the PRACH preamble and/or PRACH resource specific to each SIB or set of SIBs …</w:t>
      </w:r>
      <w:r w:rsidRPr="00295A4A">
        <w:rPr>
          <w:lang w:val="en-US"/>
        </w:rPr>
        <w:t xml:space="preserve">”). Whether the </w:t>
      </w:r>
      <w:r w:rsidR="00B21C94">
        <w:rPr>
          <w:lang w:val="en-US"/>
        </w:rPr>
        <w:t>“</w:t>
      </w:r>
      <w:proofErr w:type="spellStart"/>
      <w:r w:rsidR="00B21C94" w:rsidRPr="00B21C94">
        <w:rPr>
          <w:i/>
          <w:lang w:val="en-US"/>
        </w:rPr>
        <w:t>si</w:t>
      </w:r>
      <w:proofErr w:type="spellEnd"/>
      <w:r w:rsidR="00B21C94" w:rsidRPr="00B21C94">
        <w:rPr>
          <w:i/>
          <w:lang w:val="en-US"/>
        </w:rPr>
        <w:t>-PRACH-Config</w:t>
      </w:r>
      <w:r w:rsidR="00B21C94">
        <w:rPr>
          <w:lang w:val="en-US"/>
        </w:rPr>
        <w:t xml:space="preserve">” </w:t>
      </w:r>
      <w:r w:rsidRPr="00295A4A">
        <w:rPr>
          <w:lang w:val="en-US"/>
        </w:rPr>
        <w:t>has the same format as the regular PRACH configuration should be decided later together with RAN1</w:t>
      </w:r>
      <w:r w:rsidR="00B21C94">
        <w:rPr>
          <w:lang w:val="en-US"/>
        </w:rPr>
        <w:t>.</w:t>
      </w:r>
    </w:p>
    <w:p w14:paraId="6EF8BA23" w14:textId="36D7D723" w:rsidR="000B2A5B" w:rsidRDefault="000B2A5B" w:rsidP="005B3FBA">
      <w:pPr>
        <w:pStyle w:val="Proposal"/>
        <w:rPr>
          <w:lang w:val="en-US"/>
        </w:rPr>
      </w:pPr>
      <w:bookmarkStart w:id="3" w:name="_Toc481595950"/>
      <w:bookmarkStart w:id="4" w:name="_Ref481596435"/>
      <w:bookmarkStart w:id="5" w:name="_Toc481598417"/>
      <w:bookmarkStart w:id="6" w:name="_Toc481746202"/>
      <w:bookmarkStart w:id="7" w:name="_Toc481749690"/>
      <w:bookmarkStart w:id="8" w:name="_Toc481749772"/>
      <w:bookmarkStart w:id="9" w:name="_Toc485213463"/>
      <w:bookmarkStart w:id="10" w:name="_Toc485213520"/>
      <w:bookmarkStart w:id="11" w:name="_Toc485360113"/>
      <w:bookmarkStart w:id="12" w:name="_Toc485425433"/>
      <w:r w:rsidRPr="000B2A5B">
        <w:rPr>
          <w:lang w:val="en-US"/>
        </w:rPr>
        <w:t xml:space="preserve">The information necessary to request an </w:t>
      </w:r>
      <w:r w:rsidR="00156EDF">
        <w:rPr>
          <w:lang w:val="en-US"/>
        </w:rPr>
        <w:t>SI-Mes</w:t>
      </w:r>
      <w:r w:rsidRPr="000B2A5B">
        <w:rPr>
          <w:lang w:val="en-US"/>
        </w:rPr>
        <w:t xml:space="preserve">sage (e.g. </w:t>
      </w:r>
      <w:r w:rsidR="00160681">
        <w:rPr>
          <w:lang w:val="en-US"/>
        </w:rPr>
        <w:t>P</w:t>
      </w:r>
      <w:r w:rsidRPr="000B2A5B">
        <w:rPr>
          <w:lang w:val="en-US"/>
        </w:rPr>
        <w:t>RA</w:t>
      </w:r>
      <w:r w:rsidR="00160681">
        <w:rPr>
          <w:lang w:val="en-US"/>
        </w:rPr>
        <w:t>CH</w:t>
      </w:r>
      <w:r w:rsidRPr="000B2A5B">
        <w:rPr>
          <w:lang w:val="en-US"/>
        </w:rPr>
        <w:t xml:space="preserve"> preamble, </w:t>
      </w:r>
      <w:r w:rsidR="00160681">
        <w:rPr>
          <w:lang w:val="en-US"/>
        </w:rPr>
        <w:t>P</w:t>
      </w:r>
      <w:r w:rsidRPr="000B2A5B">
        <w:rPr>
          <w:lang w:val="en-US"/>
        </w:rPr>
        <w:t>RA</w:t>
      </w:r>
      <w:r w:rsidR="00160681">
        <w:rPr>
          <w:lang w:val="en-US"/>
        </w:rPr>
        <w:t>CH</w:t>
      </w:r>
      <w:r w:rsidRPr="000B2A5B">
        <w:rPr>
          <w:lang w:val="en-US"/>
        </w:rPr>
        <w:t xml:space="preserve"> configuration) is included in an optional field</w:t>
      </w:r>
      <w:r w:rsidRPr="005917DC">
        <w:rPr>
          <w:lang w:val="en-US"/>
        </w:rPr>
        <w:t xml:space="preserve"> in the </w:t>
      </w:r>
      <w:proofErr w:type="spellStart"/>
      <w:r w:rsidRPr="005917DC">
        <w:rPr>
          <w:lang w:val="en-US"/>
        </w:rPr>
        <w:t>SchedulingInfo</w:t>
      </w:r>
      <w:proofErr w:type="spellEnd"/>
      <w:r w:rsidRPr="005917DC">
        <w:rPr>
          <w:lang w:val="en-US"/>
        </w:rPr>
        <w:t xml:space="preserve"> IE of that </w:t>
      </w:r>
      <w:r w:rsidR="00156EDF">
        <w:rPr>
          <w:lang w:val="en-US"/>
        </w:rPr>
        <w:t>SI-Mes</w:t>
      </w:r>
      <w:r w:rsidRPr="005917DC">
        <w:rPr>
          <w:lang w:val="en-US"/>
        </w:rPr>
        <w:t>sage.</w:t>
      </w:r>
      <w:bookmarkEnd w:id="3"/>
      <w:bookmarkEnd w:id="4"/>
      <w:bookmarkEnd w:id="5"/>
      <w:bookmarkEnd w:id="6"/>
      <w:bookmarkEnd w:id="7"/>
      <w:bookmarkEnd w:id="8"/>
      <w:bookmarkEnd w:id="9"/>
      <w:bookmarkEnd w:id="10"/>
      <w:bookmarkEnd w:id="11"/>
      <w:bookmarkEnd w:id="12"/>
      <w:r w:rsidRPr="005917DC">
        <w:rPr>
          <w:lang w:val="en-US"/>
        </w:rPr>
        <w:t xml:space="preserve"> </w:t>
      </w:r>
    </w:p>
    <w:p w14:paraId="116530DC" w14:textId="069AC535" w:rsidR="00454A42" w:rsidRPr="005917DC" w:rsidRDefault="003811E6" w:rsidP="005B3FBA">
      <w:pPr>
        <w:pStyle w:val="Proposal"/>
        <w:rPr>
          <w:lang w:val="en-US"/>
        </w:rPr>
      </w:pPr>
      <w:bookmarkStart w:id="13" w:name="_Toc485360114"/>
      <w:bookmarkStart w:id="14" w:name="_Toc485425434"/>
      <w:r>
        <w:rPr>
          <w:lang w:val="en-US"/>
        </w:rPr>
        <w:t xml:space="preserve">The ASN.1 structure of </w:t>
      </w:r>
      <w:r>
        <w:rPr>
          <w:lang w:val="en-US"/>
        </w:rPr>
        <w:fldChar w:fldCharType="begin"/>
      </w:r>
      <w:r>
        <w:rPr>
          <w:lang w:val="en-US"/>
        </w:rPr>
        <w:instrText xml:space="preserve"> REF _Ref485357579 \h </w:instrText>
      </w:r>
      <w:r>
        <w:rPr>
          <w:lang w:val="en-US"/>
        </w:rPr>
      </w:r>
      <w:r>
        <w:rPr>
          <w:lang w:val="en-US"/>
        </w:rPr>
        <w:fldChar w:fldCharType="separate"/>
      </w:r>
      <w:r>
        <w:t xml:space="preserve">Table </w:t>
      </w:r>
      <w:r>
        <w:rPr>
          <w:noProof/>
        </w:rPr>
        <w:t>1</w:t>
      </w:r>
      <w:r>
        <w:rPr>
          <w:lang w:val="en-US"/>
        </w:rPr>
        <w:fldChar w:fldCharType="end"/>
      </w:r>
      <w:r>
        <w:rPr>
          <w:lang w:val="en-US"/>
        </w:rPr>
        <w:t xml:space="preserve"> should form the basis for further RAN2 work on the ASN.1 specification of the </w:t>
      </w:r>
      <w:proofErr w:type="spellStart"/>
      <w:r>
        <w:rPr>
          <w:lang w:val="en-US"/>
        </w:rPr>
        <w:t>SchedulingInfo</w:t>
      </w:r>
      <w:proofErr w:type="spellEnd"/>
      <w:r>
        <w:rPr>
          <w:lang w:val="en-US"/>
        </w:rPr>
        <w:t xml:space="preserve"> IE.</w:t>
      </w:r>
      <w:bookmarkEnd w:id="13"/>
      <w:bookmarkEnd w:id="14"/>
    </w:p>
    <w:p w14:paraId="07F4174F" w14:textId="0CB2D6E3" w:rsidR="008A73B0" w:rsidRDefault="00965E0E" w:rsidP="008A73B0">
      <w:pPr>
        <w:pStyle w:val="Heading2"/>
        <w:rPr>
          <w:lang w:val="en-US"/>
        </w:rPr>
      </w:pPr>
      <w:r>
        <w:rPr>
          <w:lang w:val="en-US"/>
        </w:rPr>
        <w:t xml:space="preserve">When may the UE send </w:t>
      </w:r>
      <w:r w:rsidR="008A73B0">
        <w:rPr>
          <w:lang w:val="en-US"/>
        </w:rPr>
        <w:t>SI</w:t>
      </w:r>
      <w:r w:rsidR="00302266">
        <w:rPr>
          <w:lang w:val="en-US"/>
        </w:rPr>
        <w:t xml:space="preserve"> r</w:t>
      </w:r>
      <w:r w:rsidR="008A73B0">
        <w:rPr>
          <w:lang w:val="en-US"/>
        </w:rPr>
        <w:t>equests</w:t>
      </w:r>
      <w:r>
        <w:t>?</w:t>
      </w:r>
    </w:p>
    <w:p w14:paraId="3DD3E9D5" w14:textId="76A216B5" w:rsidR="004F29F9" w:rsidRDefault="004F29F9" w:rsidP="008A73B0">
      <w:pPr>
        <w:rPr>
          <w:lang w:val="en-US"/>
        </w:rPr>
      </w:pPr>
      <w:r>
        <w:rPr>
          <w:lang w:val="en-US"/>
        </w:rPr>
        <w:t xml:space="preserve">When a </w:t>
      </w:r>
      <w:proofErr w:type="spellStart"/>
      <w:r w:rsidR="00094ADB">
        <w:rPr>
          <w:lang w:val="en-US"/>
        </w:rPr>
        <w:t>g</w:t>
      </w:r>
      <w:r w:rsidR="00156EDF">
        <w:rPr>
          <w:lang w:val="en-US"/>
        </w:rPr>
        <w:t>NB</w:t>
      </w:r>
      <w:proofErr w:type="spellEnd"/>
      <w:r w:rsidR="00156EDF">
        <w:rPr>
          <w:lang w:val="en-US"/>
        </w:rPr>
        <w:t xml:space="preserve"> updates SIBs in an SI-M</w:t>
      </w:r>
      <w:r>
        <w:rPr>
          <w:lang w:val="en-US"/>
        </w:rPr>
        <w:t xml:space="preserve">essage that is marked as “on-demand”, many UEs in the cell may request that SI. A similar but less pronounced effect may occur when a large group of UEs enter a new cell </w:t>
      </w:r>
      <w:r w:rsidR="002D2937">
        <w:rPr>
          <w:lang w:val="en-US"/>
        </w:rPr>
        <w:t xml:space="preserve">where </w:t>
      </w:r>
      <w:r>
        <w:rPr>
          <w:lang w:val="en-US"/>
        </w:rPr>
        <w:t>they may all transmit an SI</w:t>
      </w:r>
      <w:r w:rsidR="00302266">
        <w:rPr>
          <w:lang w:val="en-US"/>
        </w:rPr>
        <w:t xml:space="preserve"> </w:t>
      </w:r>
      <w:r>
        <w:rPr>
          <w:lang w:val="en-US"/>
        </w:rPr>
        <w:t>request.</w:t>
      </w:r>
    </w:p>
    <w:p w14:paraId="171956F3" w14:textId="7DF7A503" w:rsidR="00550854" w:rsidRDefault="00FB6304" w:rsidP="00FB6304">
      <w:pPr>
        <w:rPr>
          <w:lang w:val="en-US"/>
        </w:rPr>
      </w:pPr>
      <w:r>
        <w:rPr>
          <w:lang w:val="en-US"/>
        </w:rPr>
        <w:t>RAN2 discussed “</w:t>
      </w:r>
      <w:r w:rsidRPr="001A3361">
        <w:rPr>
          <w:i/>
          <w:lang w:val="en-US"/>
        </w:rPr>
        <w:t>whether there is an a</w:t>
      </w:r>
      <w:r w:rsidR="00E0357A">
        <w:rPr>
          <w:i/>
          <w:lang w:val="en-US"/>
        </w:rPr>
        <w:t>dditional indication that an on-</w:t>
      </w:r>
      <w:r w:rsidRPr="001A3361">
        <w:rPr>
          <w:i/>
          <w:lang w:val="en-US"/>
        </w:rPr>
        <w:t>demand SI is actually being broadcast at this instant in time</w:t>
      </w:r>
      <w:r>
        <w:rPr>
          <w:lang w:val="en-US"/>
        </w:rPr>
        <w:t>”.</w:t>
      </w:r>
      <w:r w:rsidR="00965E0E">
        <w:rPr>
          <w:lang w:val="en-US"/>
        </w:rPr>
        <w:t xml:space="preserve"> </w:t>
      </w:r>
    </w:p>
    <w:p w14:paraId="5EE0760F" w14:textId="15415FCE" w:rsidR="009A058E" w:rsidRDefault="00A7562C" w:rsidP="00550854">
      <w:pPr>
        <w:rPr>
          <w:lang w:val="en-US"/>
        </w:rPr>
      </w:pPr>
      <w:r>
        <w:rPr>
          <w:lang w:val="en-US"/>
        </w:rPr>
        <w:t>With</w:t>
      </w:r>
      <w:r w:rsidR="00965E0E">
        <w:rPr>
          <w:lang w:val="en-US"/>
        </w:rPr>
        <w:t xml:space="preserve"> the Msg1</w:t>
      </w:r>
      <w:r>
        <w:rPr>
          <w:lang w:val="en-US"/>
        </w:rPr>
        <w:t>-based</w:t>
      </w:r>
      <w:r w:rsidR="00965E0E">
        <w:rPr>
          <w:lang w:val="en-US"/>
        </w:rPr>
        <w:t xml:space="preserve"> request </w:t>
      </w:r>
      <w:r w:rsidR="00E87FDB">
        <w:rPr>
          <w:lang w:val="en-US"/>
        </w:rPr>
        <w:t>the network is able to detect multiple preambles received in the same SI request resources. Multiple different preambles are mutually orthogonal an</w:t>
      </w:r>
      <w:r w:rsidR="00311EDA">
        <w:rPr>
          <w:lang w:val="en-US"/>
        </w:rPr>
        <w:t>d can be distinguished by the network</w:t>
      </w:r>
      <w:r w:rsidR="00E87FDB">
        <w:rPr>
          <w:lang w:val="en-US"/>
        </w:rPr>
        <w:t>. If multiple UEs transmit the same preamble, the network may not be able to distinguish each different transmission</w:t>
      </w:r>
      <w:r w:rsidR="00550854">
        <w:rPr>
          <w:lang w:val="en-US"/>
        </w:rPr>
        <w:t xml:space="preserve">. </w:t>
      </w:r>
      <w:r w:rsidR="00311EDA">
        <w:rPr>
          <w:lang w:val="en-US"/>
        </w:rPr>
        <w:t xml:space="preserve">This is however not a problem, since the received preamble transmissions will anyway trigger the same action from the network, i.e. broadcasting of the requested on-demand SI in the next </w:t>
      </w:r>
      <w:r w:rsidR="00E36C9D">
        <w:rPr>
          <w:lang w:val="en-US"/>
        </w:rPr>
        <w:t>therefore scheduled SI-Window</w:t>
      </w:r>
      <w:r w:rsidR="00311EDA">
        <w:rPr>
          <w:lang w:val="en-US"/>
        </w:rPr>
        <w:t xml:space="preserve">. </w:t>
      </w:r>
      <w:r w:rsidR="009A058E">
        <w:rPr>
          <w:lang w:val="en-US"/>
        </w:rPr>
        <w:t xml:space="preserve">Secondly, a network may intend to apply beamforming to the delivery of the </w:t>
      </w:r>
      <w:r w:rsidR="00BF01EF">
        <w:rPr>
          <w:lang w:val="en-US"/>
        </w:rPr>
        <w:t xml:space="preserve">requested </w:t>
      </w:r>
      <w:r w:rsidR="009A058E">
        <w:rPr>
          <w:lang w:val="en-US"/>
        </w:rPr>
        <w:t xml:space="preserve">SI (note that this is still a broadcast transmission in the sense that it uses the SI-Message and </w:t>
      </w:r>
      <w:r w:rsidR="00D50950">
        <w:rPr>
          <w:lang w:val="en-US"/>
        </w:rPr>
        <w:t xml:space="preserve">the scheduling allocation </w:t>
      </w:r>
      <w:r w:rsidR="009A058E">
        <w:rPr>
          <w:lang w:val="en-US"/>
        </w:rPr>
        <w:t>is scrambled by SI-RNTI). Based</w:t>
      </w:r>
      <w:r w:rsidR="00D50950">
        <w:rPr>
          <w:lang w:val="en-US"/>
        </w:rPr>
        <w:t xml:space="preserve"> on the received preamble the network</w:t>
      </w:r>
      <w:r w:rsidR="009A058E">
        <w:rPr>
          <w:lang w:val="en-US"/>
        </w:rPr>
        <w:t xml:space="preserve"> could dete</w:t>
      </w:r>
      <w:r w:rsidR="00D50950">
        <w:rPr>
          <w:lang w:val="en-US"/>
        </w:rPr>
        <w:t>rmine the beamforming</w:t>
      </w:r>
      <w:r w:rsidR="009A058E">
        <w:rPr>
          <w:lang w:val="en-US"/>
        </w:rPr>
        <w:t xml:space="preserve"> characteristics and attempt to send the SI accordingly (still on the broadcast channel). If, however, many UEs across the cell </w:t>
      </w:r>
      <w:r w:rsidR="00156EDF">
        <w:rPr>
          <w:lang w:val="en-US"/>
        </w:rPr>
        <w:t>area need the SI-M</w:t>
      </w:r>
      <w:r w:rsidR="006E0352">
        <w:rPr>
          <w:lang w:val="en-US"/>
        </w:rPr>
        <w:t>essage, the network</w:t>
      </w:r>
      <w:r w:rsidR="009A058E">
        <w:rPr>
          <w:lang w:val="en-US"/>
        </w:rPr>
        <w:t xml:space="preserve"> should be aware </w:t>
      </w:r>
      <w:r w:rsidR="00537F02">
        <w:rPr>
          <w:lang w:val="en-US"/>
        </w:rPr>
        <w:t xml:space="preserve">of </w:t>
      </w:r>
      <w:r w:rsidR="00537F02">
        <w:rPr>
          <w:lang w:val="en-US"/>
        </w:rPr>
        <w:lastRenderedPageBreak/>
        <w:t>that it should not beamform</w:t>
      </w:r>
      <w:r w:rsidR="009A058E">
        <w:rPr>
          <w:lang w:val="en-US"/>
        </w:rPr>
        <w:t xml:space="preserve"> the transmission only into the direction of the first UE having sent the request. </w:t>
      </w:r>
      <w:r w:rsidR="00BF01EF">
        <w:rPr>
          <w:lang w:val="en-US"/>
        </w:rPr>
        <w:t>If some of the UEs interested in the same on-demand SI withhold the</w:t>
      </w:r>
      <w:r w:rsidR="006E0352">
        <w:rPr>
          <w:lang w:val="en-US"/>
        </w:rPr>
        <w:t>ir request transmissions, the network</w:t>
      </w:r>
      <w:r w:rsidR="00BF01EF">
        <w:rPr>
          <w:lang w:val="en-US"/>
        </w:rPr>
        <w:t xml:space="preserve"> has no way of knowing whether there are more UEs listening for the broadcast than the one(s) transmitting the request. </w:t>
      </w:r>
    </w:p>
    <w:p w14:paraId="0C4926F5" w14:textId="77777777" w:rsidR="00550854" w:rsidRDefault="00A7562C" w:rsidP="0030353A">
      <w:pPr>
        <w:rPr>
          <w:lang w:val="en-US"/>
        </w:rPr>
      </w:pPr>
      <w:r>
        <w:rPr>
          <w:lang w:val="en-US"/>
        </w:rPr>
        <w:t xml:space="preserve">The Msg3-based SI-request suffers more from many concurrent requests </w:t>
      </w:r>
      <w:r w:rsidR="0030353A">
        <w:rPr>
          <w:lang w:val="en-US"/>
        </w:rPr>
        <w:t>than the Msg1-based request</w:t>
      </w:r>
      <w:r w:rsidR="00550854">
        <w:rPr>
          <w:lang w:val="en-US"/>
        </w:rPr>
        <w:t xml:space="preserve"> since the network may have to distinguish and respond to the UEs’ preamble transmissions and distinguish and decode their subsequent Msg3s. </w:t>
      </w:r>
      <w:r w:rsidR="0030353A">
        <w:rPr>
          <w:lang w:val="en-US"/>
        </w:rPr>
        <w:t xml:space="preserve">Hence, </w:t>
      </w:r>
      <w:r w:rsidR="00FF7291">
        <w:rPr>
          <w:lang w:val="en-US"/>
        </w:rPr>
        <w:t xml:space="preserve">in particular </w:t>
      </w:r>
      <w:r>
        <w:rPr>
          <w:lang w:val="en-US"/>
        </w:rPr>
        <w:t xml:space="preserve">a network using that mechanism </w:t>
      </w:r>
      <w:r w:rsidR="00792300">
        <w:rPr>
          <w:lang w:val="en-US"/>
        </w:rPr>
        <w:t xml:space="preserve">might want to prevent </w:t>
      </w:r>
      <w:r w:rsidR="00550854">
        <w:rPr>
          <w:lang w:val="en-US"/>
        </w:rPr>
        <w:t xml:space="preserve">too many </w:t>
      </w:r>
      <w:r w:rsidR="00792300">
        <w:rPr>
          <w:lang w:val="en-US"/>
        </w:rPr>
        <w:t xml:space="preserve">UE from requesting SI concurrently e.g. upon SI modification. </w:t>
      </w:r>
    </w:p>
    <w:p w14:paraId="3DC0CD89" w14:textId="15160A3D" w:rsidR="009A058E" w:rsidRDefault="00550854" w:rsidP="0030353A">
      <w:pPr>
        <w:rPr>
          <w:lang w:val="en-US"/>
        </w:rPr>
      </w:pPr>
      <w:r>
        <w:rPr>
          <w:lang w:val="en-US"/>
        </w:rPr>
        <w:t>However, we do not see a need for any new mechanism since t</w:t>
      </w:r>
      <w:r w:rsidR="00F97BD0">
        <w:rPr>
          <w:lang w:val="en-US"/>
        </w:rPr>
        <w:t xml:space="preserve">he </w:t>
      </w:r>
      <w:proofErr w:type="spellStart"/>
      <w:r w:rsidR="0030353A" w:rsidRPr="001972B7">
        <w:rPr>
          <w:i/>
          <w:lang w:val="en-US"/>
        </w:rPr>
        <w:t>SchedulingInfo</w:t>
      </w:r>
      <w:proofErr w:type="spellEnd"/>
      <w:r w:rsidR="0030353A">
        <w:rPr>
          <w:lang w:val="en-US"/>
        </w:rPr>
        <w:t xml:space="preserve"> </w:t>
      </w:r>
      <w:r w:rsidR="00F97BD0">
        <w:rPr>
          <w:lang w:val="en-US"/>
        </w:rPr>
        <w:t xml:space="preserve">in the Minimum SI </w:t>
      </w:r>
      <w:r w:rsidR="0030353A">
        <w:rPr>
          <w:lang w:val="en-US"/>
        </w:rPr>
        <w:t xml:space="preserve">(see </w:t>
      </w:r>
      <w:r w:rsidR="0030353A">
        <w:rPr>
          <w:lang w:val="en-US"/>
        </w:rPr>
        <w:fldChar w:fldCharType="begin"/>
      </w:r>
      <w:r w:rsidR="0030353A">
        <w:rPr>
          <w:lang w:val="en-US"/>
        </w:rPr>
        <w:instrText xml:space="preserve"> REF _Ref481596435 \n \h </w:instrText>
      </w:r>
      <w:r w:rsidR="0030353A">
        <w:rPr>
          <w:lang w:val="en-US"/>
        </w:rPr>
      </w:r>
      <w:r w:rsidR="0030353A">
        <w:rPr>
          <w:lang w:val="en-US"/>
        </w:rPr>
        <w:fldChar w:fldCharType="separate"/>
      </w:r>
      <w:r w:rsidR="00224D94">
        <w:rPr>
          <w:lang w:val="en-US"/>
        </w:rPr>
        <w:t>Proposal 2</w:t>
      </w:r>
      <w:r w:rsidR="0030353A">
        <w:rPr>
          <w:lang w:val="en-US"/>
        </w:rPr>
        <w:fldChar w:fldCharType="end"/>
      </w:r>
      <w:r w:rsidR="0030353A">
        <w:rPr>
          <w:lang w:val="en-US"/>
        </w:rPr>
        <w:t xml:space="preserve">) </w:t>
      </w:r>
      <w:r w:rsidR="009A058E">
        <w:rPr>
          <w:lang w:val="en-US"/>
        </w:rPr>
        <w:t>can</w:t>
      </w:r>
      <w:r w:rsidR="00F97BD0">
        <w:rPr>
          <w:lang w:val="en-US"/>
        </w:rPr>
        <w:t xml:space="preserve"> serve this purpose.</w:t>
      </w:r>
      <w:r w:rsidR="00BC756F">
        <w:rPr>
          <w:lang w:val="en-US"/>
        </w:rPr>
        <w:t xml:space="preserve"> </w:t>
      </w:r>
      <w:r w:rsidR="00BB0214">
        <w:rPr>
          <w:lang w:val="en-US"/>
        </w:rPr>
        <w:t>When the network updates the SIB(s) of an on-demand SI-Message, t</w:t>
      </w:r>
      <w:r w:rsidR="00BC756F">
        <w:rPr>
          <w:lang w:val="en-US"/>
        </w:rPr>
        <w:t xml:space="preserve">he network </w:t>
      </w:r>
      <w:r w:rsidR="009A058E">
        <w:rPr>
          <w:lang w:val="en-US"/>
        </w:rPr>
        <w:t xml:space="preserve">may </w:t>
      </w:r>
      <w:r w:rsidR="00FD3DA9">
        <w:rPr>
          <w:lang w:val="en-US"/>
        </w:rPr>
        <w:t xml:space="preserve">choose to </w:t>
      </w:r>
      <w:r w:rsidR="00BC756F">
        <w:rPr>
          <w:lang w:val="en-US"/>
        </w:rPr>
        <w:t xml:space="preserve">temporarily </w:t>
      </w:r>
      <w:r w:rsidR="0030353A">
        <w:rPr>
          <w:lang w:val="en-US"/>
        </w:rPr>
        <w:t>omit the “</w:t>
      </w:r>
      <w:proofErr w:type="spellStart"/>
      <w:r w:rsidR="0030353A" w:rsidRPr="005B3FBA">
        <w:rPr>
          <w:i/>
          <w:lang w:val="en-US"/>
        </w:rPr>
        <w:t>si-RequestInfo</w:t>
      </w:r>
      <w:proofErr w:type="spellEnd"/>
      <w:r w:rsidR="0030353A">
        <w:rPr>
          <w:lang w:val="en-US"/>
        </w:rPr>
        <w:t xml:space="preserve">” in the </w:t>
      </w:r>
      <w:proofErr w:type="spellStart"/>
      <w:r w:rsidR="0030353A" w:rsidRPr="001972B7">
        <w:rPr>
          <w:i/>
          <w:lang w:val="en-US"/>
        </w:rPr>
        <w:t>SchedulingInfo</w:t>
      </w:r>
      <w:proofErr w:type="spellEnd"/>
      <w:r w:rsidR="00BB0214">
        <w:rPr>
          <w:lang w:val="en-US"/>
        </w:rPr>
        <w:t xml:space="preserve">, </w:t>
      </w:r>
      <w:r w:rsidR="0030353A">
        <w:rPr>
          <w:lang w:val="en-US"/>
        </w:rPr>
        <w:t xml:space="preserve">in which it anyway indicates that the </w:t>
      </w:r>
      <w:r w:rsidR="00156EDF">
        <w:rPr>
          <w:lang w:val="en-US"/>
        </w:rPr>
        <w:t>SI-Mes</w:t>
      </w:r>
      <w:r w:rsidR="0030353A">
        <w:rPr>
          <w:lang w:val="en-US"/>
        </w:rPr>
        <w:t>sage is updated (changed value tag)</w:t>
      </w:r>
      <w:r w:rsidR="00FD3DA9">
        <w:rPr>
          <w:lang w:val="en-US"/>
        </w:rPr>
        <w:t>, and temporarily broadcast the updated SI to prevent the otherwise expected multiple requests for the updated SI-Message</w:t>
      </w:r>
      <w:r w:rsidR="0030353A">
        <w:rPr>
          <w:lang w:val="en-US"/>
        </w:rPr>
        <w:t xml:space="preserve">. </w:t>
      </w:r>
      <w:r w:rsidR="00BB0214">
        <w:rPr>
          <w:lang w:val="en-US"/>
        </w:rPr>
        <w:t>Another case when the network may temporarily omit the “</w:t>
      </w:r>
      <w:proofErr w:type="spellStart"/>
      <w:r w:rsidR="00BB0214" w:rsidRPr="005B3FBA">
        <w:rPr>
          <w:i/>
          <w:lang w:val="en-US"/>
        </w:rPr>
        <w:t>si-RequestInfo</w:t>
      </w:r>
      <w:proofErr w:type="spellEnd"/>
      <w:r w:rsidR="00BB0214">
        <w:rPr>
          <w:lang w:val="en-US"/>
        </w:rPr>
        <w:t xml:space="preserve">” in the </w:t>
      </w:r>
      <w:proofErr w:type="spellStart"/>
      <w:r w:rsidR="00BB0214" w:rsidRPr="001972B7">
        <w:rPr>
          <w:i/>
          <w:lang w:val="en-US"/>
        </w:rPr>
        <w:t>SchedulingInfo</w:t>
      </w:r>
      <w:proofErr w:type="spellEnd"/>
      <w:r w:rsidR="00BB0214">
        <w:rPr>
          <w:lang w:val="en-US"/>
        </w:rPr>
        <w:t xml:space="preserve"> is when it has received a request to broadcast the concerned on-demand SI.</w:t>
      </w:r>
      <w:r w:rsidR="00FF7291">
        <w:rPr>
          <w:lang w:val="en-US"/>
        </w:rPr>
        <w:t xml:space="preserve"> </w:t>
      </w:r>
      <w:r w:rsidR="00181442">
        <w:rPr>
          <w:lang w:val="en-US"/>
        </w:rPr>
        <w:t>When the broadcasting of the concerned SI-Message is finalized,</w:t>
      </w:r>
      <w:r w:rsidR="00FF7291">
        <w:rPr>
          <w:lang w:val="en-US"/>
        </w:rPr>
        <w:t xml:space="preserve"> the network may again include the “</w:t>
      </w:r>
      <w:proofErr w:type="spellStart"/>
      <w:r w:rsidR="00FF7291" w:rsidRPr="00CB028F">
        <w:rPr>
          <w:i/>
          <w:lang w:val="en-US"/>
        </w:rPr>
        <w:t>si-RequestInfo</w:t>
      </w:r>
      <w:proofErr w:type="spellEnd"/>
      <w:r w:rsidR="00FF7291">
        <w:rPr>
          <w:lang w:val="en-US"/>
        </w:rPr>
        <w:t xml:space="preserve">” in the </w:t>
      </w:r>
      <w:proofErr w:type="spellStart"/>
      <w:r w:rsidR="00FF7291">
        <w:rPr>
          <w:lang w:val="en-US"/>
        </w:rPr>
        <w:t>SchedulingInfo</w:t>
      </w:r>
      <w:proofErr w:type="spellEnd"/>
      <w:r w:rsidR="00FF7291">
        <w:rPr>
          <w:lang w:val="en-US"/>
        </w:rPr>
        <w:t xml:space="preserve">. </w:t>
      </w:r>
    </w:p>
    <w:p w14:paraId="525357FB" w14:textId="6226F462" w:rsidR="00F97BD0" w:rsidRDefault="009A058E" w:rsidP="009172F2">
      <w:pPr>
        <w:pStyle w:val="Observation"/>
        <w:rPr>
          <w:lang w:val="en-US"/>
        </w:rPr>
      </w:pPr>
      <w:bookmarkStart w:id="15" w:name="_Toc478125199"/>
      <w:bookmarkStart w:id="16" w:name="_Toc478125500"/>
      <w:bookmarkStart w:id="17" w:name="_Toc478125962"/>
      <w:bookmarkStart w:id="18" w:name="_Toc478171080"/>
      <w:bookmarkStart w:id="19" w:name="_Toc478171110"/>
      <w:bookmarkStart w:id="20" w:name="_Toc478172227"/>
      <w:bookmarkStart w:id="21" w:name="_Toc481595942"/>
      <w:bookmarkStart w:id="22" w:name="_Toc481598409"/>
      <w:bookmarkStart w:id="23" w:name="_Toc481746196"/>
      <w:bookmarkStart w:id="24" w:name="_Toc481749686"/>
      <w:bookmarkStart w:id="25" w:name="_Toc481749768"/>
      <w:bookmarkStart w:id="26" w:name="_Toc485213402"/>
      <w:bookmarkStart w:id="27" w:name="_Toc485358575"/>
      <w:bookmarkStart w:id="28" w:name="_Toc485425428"/>
      <w:r>
        <w:rPr>
          <w:lang w:val="en-US"/>
        </w:rPr>
        <w:t xml:space="preserve">The network may use the already agreed </w:t>
      </w:r>
      <w:r w:rsidR="00FF7291">
        <w:rPr>
          <w:lang w:val="en-US"/>
        </w:rPr>
        <w:t xml:space="preserve">indication </w:t>
      </w:r>
      <w:r>
        <w:rPr>
          <w:lang w:val="en-US"/>
        </w:rPr>
        <w:t xml:space="preserve">in SIB1 </w:t>
      </w:r>
      <w:r w:rsidR="00FF7291">
        <w:rPr>
          <w:lang w:val="en-US"/>
        </w:rPr>
        <w:t>(</w:t>
      </w:r>
      <w:r>
        <w:rPr>
          <w:lang w:val="en-US"/>
        </w:rPr>
        <w:t>whether a SI-Message is subject to regular broadcast or only available upon request</w:t>
      </w:r>
      <w:r w:rsidR="00FF7291">
        <w:rPr>
          <w:lang w:val="en-US"/>
        </w:rPr>
        <w:t>)</w:t>
      </w:r>
      <w:r>
        <w:rPr>
          <w:lang w:val="en-US"/>
        </w:rPr>
        <w:t>, to temporarily disable requests e.g. when updating SI and hence expecting many subsequent accesses</w:t>
      </w:r>
      <w:r w:rsidR="00E0357A">
        <w:rPr>
          <w:lang w:val="en-US"/>
        </w:rPr>
        <w:t xml:space="preserve"> or when it has received a request for a certain SI-Message and intend to broadcast it</w:t>
      </w:r>
      <w:r>
        <w:rPr>
          <w:lang w:val="en-US"/>
        </w:rPr>
        <w:t>.</w:t>
      </w:r>
      <w:bookmarkEnd w:id="15"/>
      <w:bookmarkEnd w:id="16"/>
      <w:bookmarkEnd w:id="17"/>
      <w:bookmarkEnd w:id="18"/>
      <w:bookmarkEnd w:id="19"/>
      <w:bookmarkEnd w:id="20"/>
      <w:bookmarkEnd w:id="21"/>
      <w:bookmarkEnd w:id="22"/>
      <w:bookmarkEnd w:id="23"/>
      <w:bookmarkEnd w:id="24"/>
      <w:bookmarkEnd w:id="25"/>
      <w:bookmarkEnd w:id="28"/>
      <w:r>
        <w:rPr>
          <w:lang w:val="en-US"/>
        </w:rPr>
        <w:t xml:space="preserve"> </w:t>
      </w:r>
      <w:bookmarkEnd w:id="26"/>
      <w:bookmarkEnd w:id="27"/>
    </w:p>
    <w:p w14:paraId="02C90255" w14:textId="431B7854" w:rsidR="00B95636" w:rsidRDefault="00A745E1" w:rsidP="00C15684">
      <w:pPr>
        <w:pStyle w:val="Proposal"/>
        <w:rPr>
          <w:lang w:val="en-US"/>
        </w:rPr>
      </w:pPr>
      <w:bookmarkStart w:id="29" w:name="_Toc478125486"/>
      <w:bookmarkStart w:id="30" w:name="_Toc478125966"/>
      <w:bookmarkStart w:id="31" w:name="_Toc478125488"/>
      <w:bookmarkStart w:id="32" w:name="_Toc478125968"/>
      <w:bookmarkStart w:id="33" w:name="_Toc469489682"/>
      <w:bookmarkStart w:id="34" w:name="_Toc469489706"/>
      <w:bookmarkStart w:id="35" w:name="_Toc471475234"/>
      <w:bookmarkStart w:id="36" w:name="_Toc471502242"/>
      <w:bookmarkStart w:id="37" w:name="_Toc471502252"/>
      <w:bookmarkStart w:id="38" w:name="_Toc471522405"/>
      <w:bookmarkStart w:id="39" w:name="_Toc473546665"/>
      <w:bookmarkStart w:id="40" w:name="_Toc473558260"/>
      <w:bookmarkStart w:id="41" w:name="_Toc473559529"/>
      <w:bookmarkStart w:id="42" w:name="_Toc473559542"/>
      <w:bookmarkStart w:id="43" w:name="_Toc473918036"/>
      <w:bookmarkStart w:id="44" w:name="_Toc473928382"/>
      <w:bookmarkStart w:id="45" w:name="_Toc473928542"/>
      <w:bookmarkStart w:id="46" w:name="_Toc477508707"/>
      <w:bookmarkStart w:id="47" w:name="_Toc477508873"/>
      <w:bookmarkStart w:id="48" w:name="_Toc478171070"/>
      <w:bookmarkStart w:id="49" w:name="_Toc478171113"/>
      <w:bookmarkStart w:id="50" w:name="_Toc478172230"/>
      <w:bookmarkStart w:id="51" w:name="_Toc478125203"/>
      <w:bookmarkStart w:id="52" w:name="_Toc478125490"/>
      <w:bookmarkStart w:id="53" w:name="_Toc478125970"/>
      <w:bookmarkStart w:id="54" w:name="_Toc481595951"/>
      <w:bookmarkStart w:id="55" w:name="_Toc481598418"/>
      <w:bookmarkStart w:id="56" w:name="_Toc481746203"/>
      <w:bookmarkStart w:id="57" w:name="_Toc481749691"/>
      <w:bookmarkStart w:id="58" w:name="_Toc481749773"/>
      <w:bookmarkStart w:id="59" w:name="_Toc485213464"/>
      <w:bookmarkStart w:id="60" w:name="_Toc485213521"/>
      <w:bookmarkStart w:id="61" w:name="_Toc485360115"/>
      <w:bookmarkStart w:id="62" w:name="_Toc485425435"/>
      <w:bookmarkEnd w:id="29"/>
      <w:bookmarkEnd w:id="30"/>
      <w:bookmarkEnd w:id="31"/>
      <w:bookmarkEnd w:id="32"/>
      <w:r w:rsidRPr="00A745E1">
        <w:rPr>
          <w:lang w:val="en-US"/>
        </w:rPr>
        <w:t xml:space="preserve">A UE sends the SI-request solely based on the </w:t>
      </w:r>
      <w:r w:rsidR="00156EDF">
        <w:rPr>
          <w:lang w:val="en-US"/>
        </w:rPr>
        <w:t>information in SIB1 that an SI-M</w:t>
      </w:r>
      <w:r w:rsidRPr="00A745E1">
        <w:rPr>
          <w:lang w:val="en-US"/>
        </w:rPr>
        <w:t>essage is only provided upon request.</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00AB751A" w:rsidRPr="00AB751A">
        <w:t xml:space="preserve"> </w:t>
      </w:r>
      <w:r w:rsidR="00AB751A" w:rsidRPr="00AB751A">
        <w:rPr>
          <w:lang w:val="en-US"/>
        </w:rPr>
        <w:t>After sending the request</w:t>
      </w:r>
      <w:r w:rsidR="00AB751A">
        <w:rPr>
          <w:lang w:val="en-US"/>
        </w:rPr>
        <w:t>,</w:t>
      </w:r>
      <w:r w:rsidR="00AB751A" w:rsidRPr="00AB751A">
        <w:rPr>
          <w:lang w:val="en-US"/>
        </w:rPr>
        <w:t xml:space="preserve"> the UE </w:t>
      </w:r>
      <w:r w:rsidR="00AB751A">
        <w:rPr>
          <w:lang w:val="en-US"/>
        </w:rPr>
        <w:t xml:space="preserve">attempts to acquire the </w:t>
      </w:r>
      <w:r w:rsidR="00156EDF">
        <w:rPr>
          <w:lang w:val="en-US"/>
        </w:rPr>
        <w:t>requested SI-M</w:t>
      </w:r>
      <w:r w:rsidR="00AB751A" w:rsidRPr="00AB751A">
        <w:rPr>
          <w:lang w:val="en-US"/>
        </w:rPr>
        <w:t>essage(s)</w:t>
      </w:r>
      <w:r w:rsidR="00156EDF">
        <w:rPr>
          <w:lang w:val="en-US"/>
        </w:rPr>
        <w:t xml:space="preserve"> in the SI-W</w:t>
      </w:r>
      <w:r w:rsidR="00AB751A">
        <w:rPr>
          <w:lang w:val="en-US"/>
        </w:rPr>
        <w:t>indow configured in SIB1.</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17282384" w14:textId="6FFEAD72" w:rsidR="002E0FBC" w:rsidRDefault="00A745E1" w:rsidP="002E0FBC">
      <w:pPr>
        <w:pStyle w:val="Proposal"/>
        <w:rPr>
          <w:lang w:val="en-US"/>
        </w:rPr>
      </w:pPr>
      <w:bookmarkStart w:id="63" w:name="_Toc466047443"/>
      <w:bookmarkStart w:id="64" w:name="_Toc466047498"/>
      <w:bookmarkStart w:id="65" w:name="_Toc466065292"/>
      <w:bookmarkStart w:id="66" w:name="_Toc469488062"/>
      <w:bookmarkStart w:id="67" w:name="_Toc469489683"/>
      <w:bookmarkStart w:id="68" w:name="_Toc469489707"/>
      <w:bookmarkStart w:id="69" w:name="_Toc471475235"/>
      <w:bookmarkStart w:id="70" w:name="_Toc471502243"/>
      <w:bookmarkStart w:id="71" w:name="_Toc471502253"/>
      <w:bookmarkStart w:id="72" w:name="_Toc471522406"/>
      <w:bookmarkStart w:id="73" w:name="_Toc473546666"/>
      <w:bookmarkStart w:id="74" w:name="_Toc473558261"/>
      <w:bookmarkStart w:id="75" w:name="_Toc473559530"/>
      <w:bookmarkStart w:id="76" w:name="_Toc473559543"/>
      <w:bookmarkStart w:id="77" w:name="_Toc473918037"/>
      <w:bookmarkStart w:id="78" w:name="_Toc473928383"/>
      <w:bookmarkStart w:id="79" w:name="_Toc473928543"/>
      <w:bookmarkStart w:id="80" w:name="_Toc477508708"/>
      <w:bookmarkStart w:id="81" w:name="_Toc477508874"/>
      <w:bookmarkStart w:id="82" w:name="_Toc478125204"/>
      <w:bookmarkStart w:id="83" w:name="_Toc478125491"/>
      <w:bookmarkStart w:id="84" w:name="_Toc478125971"/>
      <w:bookmarkStart w:id="85" w:name="_Toc478171071"/>
      <w:bookmarkStart w:id="86" w:name="_Toc478171114"/>
      <w:bookmarkStart w:id="87" w:name="_Toc478172231"/>
      <w:bookmarkStart w:id="88" w:name="_Toc481595952"/>
      <w:bookmarkStart w:id="89" w:name="_Toc481598419"/>
      <w:bookmarkStart w:id="90" w:name="_Toc481746204"/>
      <w:bookmarkStart w:id="91" w:name="_Toc481749692"/>
      <w:bookmarkStart w:id="92" w:name="_Toc481749774"/>
      <w:bookmarkStart w:id="93" w:name="_Toc485213465"/>
      <w:bookmarkStart w:id="94" w:name="_Toc485213522"/>
      <w:bookmarkStart w:id="95" w:name="_Toc485360116"/>
      <w:bookmarkStart w:id="96" w:name="_Toc485425436"/>
      <w:r w:rsidRPr="00A745E1">
        <w:rPr>
          <w:lang w:val="en-US"/>
        </w:rPr>
        <w:t>RAN2 does not introduce additional means for prohibiting UEs f</w:t>
      </w:r>
      <w:r w:rsidR="00156EDF">
        <w:rPr>
          <w:lang w:val="en-US"/>
        </w:rPr>
        <w:t>rom sending SI requests for SI-M</w:t>
      </w:r>
      <w:r w:rsidRPr="00A745E1">
        <w:rPr>
          <w:lang w:val="en-US"/>
        </w:rPr>
        <w:t>essages that are scheduled as “on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00E0357A">
        <w:rPr>
          <w:lang w:val="en-US"/>
        </w:rPr>
        <w:t>-</w:t>
      </w:r>
      <w:r w:rsidR="00AB751A">
        <w:rPr>
          <w:lang w:val="en-US"/>
        </w:rPr>
        <w:t>demand</w:t>
      </w:r>
      <w:r w:rsidRPr="00A745E1">
        <w:rPr>
          <w:lang w:val="en-US"/>
        </w:rPr>
        <w:t>”.</w:t>
      </w:r>
      <w:bookmarkStart w:id="97" w:name="_Toc464837991"/>
      <w:bookmarkStart w:id="98" w:name="_Toc464839048"/>
      <w:bookmarkStart w:id="99" w:name="_Toc464839065"/>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CF251A8" w14:textId="4C9ECFFD" w:rsidR="004B6FB6" w:rsidRDefault="004B6FB6" w:rsidP="005B3FBA">
      <w:pPr>
        <w:pStyle w:val="Heading2"/>
        <w:rPr>
          <w:lang w:val="en-US"/>
        </w:rPr>
      </w:pPr>
      <w:r>
        <w:rPr>
          <w:lang w:val="en-US"/>
        </w:rPr>
        <w:t>Do we need Msg4 confirmation of a Msg3 based SI request?</w:t>
      </w:r>
    </w:p>
    <w:p w14:paraId="039DEEF6" w14:textId="42112290" w:rsidR="004B6FB6" w:rsidRDefault="004B6FB6" w:rsidP="00845340">
      <w:pPr>
        <w:rPr>
          <w:lang w:val="en-US"/>
        </w:rPr>
      </w:pPr>
      <w:r>
        <w:rPr>
          <w:lang w:val="en-US"/>
        </w:rPr>
        <w:t>RAN2 has still not decided whether the network should acknowledge a Msg3 based SI request with a Msg4.</w:t>
      </w:r>
      <w:r w:rsidR="00260381">
        <w:rPr>
          <w:lang w:val="en-US"/>
        </w:rPr>
        <w:t xml:space="preserve"> Using Msg4 acknowledgement would represent a significant overhead, because it </w:t>
      </w:r>
      <w:r w:rsidR="00F25A68">
        <w:rPr>
          <w:lang w:val="en-US"/>
        </w:rPr>
        <w:t>has to be transmitted in response to every received Msg3 based SI request (and the same message cannot be used to acknowledge multiple coinciding requests as is the case for Msg2 acknowledgements). The value of an RRC layer acknowledgement is also questionable, since</w:t>
      </w:r>
      <w:r>
        <w:rPr>
          <w:lang w:val="en-US"/>
        </w:rPr>
        <w:t xml:space="preserve"> Msg3 transmission</w:t>
      </w:r>
      <w:r w:rsidR="00F25A68">
        <w:rPr>
          <w:lang w:val="en-US"/>
        </w:rPr>
        <w:t>s</w:t>
      </w:r>
      <w:r>
        <w:rPr>
          <w:lang w:val="en-US"/>
        </w:rPr>
        <w:t xml:space="preserve"> are protected by HARQ. In addition, if the Msg3 transmission still fails and the UE is not aware of it from the HARQ feedback, the consequence is just that the UE will not discover the failure until it fails to receive the requested SI-Message. This risk is not enough to motivate the overhead of a Msg4 acknowledgement</w:t>
      </w:r>
      <w:r w:rsidR="00537F02">
        <w:rPr>
          <w:lang w:val="en-US"/>
        </w:rPr>
        <w:t xml:space="preserve"> for each SI request</w:t>
      </w:r>
      <w:r>
        <w:rPr>
          <w:lang w:val="en-US"/>
        </w:rPr>
        <w:t>. The purpose of an acknowledging Msg2 in the Msg1 based method is to enable power ramping when this is relevant. For the Msg3 based method, this is already achieved, since the Msg2 is an inherent</w:t>
      </w:r>
      <w:r w:rsidR="00477788">
        <w:rPr>
          <w:lang w:val="en-US"/>
        </w:rPr>
        <w:t xml:space="preserve"> and indispensable</w:t>
      </w:r>
      <w:r>
        <w:rPr>
          <w:lang w:val="en-US"/>
        </w:rPr>
        <w:t xml:space="preserve"> part of the procedure.</w:t>
      </w:r>
    </w:p>
    <w:p w14:paraId="2FADBA61" w14:textId="163B6097" w:rsidR="00477788" w:rsidRPr="00477788" w:rsidRDefault="009355FB" w:rsidP="00845340">
      <w:pPr>
        <w:pStyle w:val="Observation"/>
        <w:rPr>
          <w:lang w:val="en-US"/>
        </w:rPr>
      </w:pPr>
      <w:bookmarkStart w:id="100" w:name="_Toc485213403"/>
      <w:bookmarkStart w:id="101" w:name="_Toc485358576"/>
      <w:bookmarkStart w:id="102" w:name="_Toc485425429"/>
      <w:r>
        <w:rPr>
          <w:lang w:val="en-US"/>
        </w:rPr>
        <w:t xml:space="preserve">An acknowledging Msg4 is not needed to enable relevant power ramping in the Msg3 based method and the overhead it represents </w:t>
      </w:r>
      <w:r w:rsidR="00F108FD">
        <w:rPr>
          <w:lang w:val="en-US"/>
        </w:rPr>
        <w:t>is not</w:t>
      </w:r>
      <w:r>
        <w:rPr>
          <w:lang w:val="en-US"/>
        </w:rPr>
        <w:t xml:space="preserve"> outweighed by the potential delay savings that may be achieved in some error cases</w:t>
      </w:r>
      <w:r w:rsidR="00477788">
        <w:rPr>
          <w:lang w:val="en-US"/>
        </w:rPr>
        <w:t>.</w:t>
      </w:r>
      <w:bookmarkEnd w:id="100"/>
      <w:bookmarkEnd w:id="101"/>
      <w:bookmarkEnd w:id="102"/>
    </w:p>
    <w:p w14:paraId="69DC6F7C" w14:textId="1AC06773" w:rsidR="009355FB" w:rsidRPr="009355FB" w:rsidRDefault="009355FB" w:rsidP="00845340">
      <w:pPr>
        <w:pStyle w:val="Proposal"/>
        <w:rPr>
          <w:lang w:val="en-US"/>
        </w:rPr>
      </w:pPr>
      <w:bookmarkStart w:id="103" w:name="_Toc485213466"/>
      <w:bookmarkStart w:id="104" w:name="_Toc485213523"/>
      <w:bookmarkStart w:id="105" w:name="_Toc485360117"/>
      <w:bookmarkStart w:id="106" w:name="_Toc485425437"/>
      <w:r>
        <w:rPr>
          <w:lang w:val="en-US"/>
        </w:rPr>
        <w:t>The network should not transmit a Msg4 to acknowledge a Msg3 based SI request.</w:t>
      </w:r>
      <w:bookmarkEnd w:id="103"/>
      <w:bookmarkEnd w:id="104"/>
      <w:bookmarkEnd w:id="105"/>
      <w:bookmarkEnd w:id="106"/>
      <w:r>
        <w:rPr>
          <w:lang w:val="en-US"/>
        </w:rPr>
        <w:t xml:space="preserve"> </w:t>
      </w:r>
    </w:p>
    <w:p w14:paraId="39008C68" w14:textId="0659B435" w:rsidR="00D53A1E" w:rsidRDefault="00D53A1E" w:rsidP="005B3FBA">
      <w:pPr>
        <w:pStyle w:val="Heading2"/>
        <w:rPr>
          <w:lang w:val="en-US"/>
        </w:rPr>
      </w:pPr>
      <w:r>
        <w:rPr>
          <w:lang w:val="en-US"/>
        </w:rPr>
        <w:t xml:space="preserve">Handling </w:t>
      </w:r>
      <w:r w:rsidR="00E523B1">
        <w:rPr>
          <w:lang w:val="en-US"/>
        </w:rPr>
        <w:t>SI</w:t>
      </w:r>
      <w:r w:rsidR="00AB466E">
        <w:rPr>
          <w:lang w:val="en-US"/>
        </w:rPr>
        <w:t xml:space="preserve"> a</w:t>
      </w:r>
      <w:r w:rsidR="00E523B1">
        <w:rPr>
          <w:lang w:val="en-US"/>
        </w:rPr>
        <w:t xml:space="preserve">cquisition </w:t>
      </w:r>
      <w:r w:rsidR="00AB466E">
        <w:rPr>
          <w:lang w:val="en-US"/>
        </w:rPr>
        <w:t>e</w:t>
      </w:r>
      <w:r>
        <w:rPr>
          <w:lang w:val="en-US"/>
        </w:rPr>
        <w:t>rror</w:t>
      </w:r>
      <w:r w:rsidR="00E523B1">
        <w:rPr>
          <w:lang w:val="en-US"/>
        </w:rPr>
        <w:t>s</w:t>
      </w:r>
    </w:p>
    <w:p w14:paraId="3688717F" w14:textId="7D810A05" w:rsidR="00D83A29" w:rsidRDefault="00F658FF" w:rsidP="005B3FBA">
      <w:pPr>
        <w:rPr>
          <w:lang w:val="en-US"/>
        </w:rPr>
      </w:pPr>
      <w:r>
        <w:rPr>
          <w:lang w:val="en-US"/>
        </w:rPr>
        <w:t>Like in regular SI-broadcast, it may happen that a UE is unable to ac</w:t>
      </w:r>
      <w:r w:rsidR="00156EDF">
        <w:rPr>
          <w:lang w:val="en-US"/>
        </w:rPr>
        <w:t>quire the SI-Message in the SI-W</w:t>
      </w:r>
      <w:r>
        <w:rPr>
          <w:lang w:val="en-US"/>
        </w:rPr>
        <w:t xml:space="preserve">indow in which it </w:t>
      </w:r>
      <w:r w:rsidR="00160F93">
        <w:rPr>
          <w:lang w:val="en-US"/>
        </w:rPr>
        <w:t xml:space="preserve">was announced according to the </w:t>
      </w:r>
      <w:proofErr w:type="spellStart"/>
      <w:r w:rsidR="00160F93">
        <w:rPr>
          <w:lang w:val="en-US"/>
        </w:rPr>
        <w:t>S</w:t>
      </w:r>
      <w:r>
        <w:rPr>
          <w:lang w:val="en-US"/>
        </w:rPr>
        <w:t>chedulingInfo</w:t>
      </w:r>
      <w:proofErr w:type="spellEnd"/>
      <w:r>
        <w:rPr>
          <w:lang w:val="en-US"/>
        </w:rPr>
        <w:t xml:space="preserve"> in SIB1. </w:t>
      </w:r>
      <w:r w:rsidR="001830B0">
        <w:rPr>
          <w:lang w:val="en-US"/>
        </w:rPr>
        <w:t>For the Msg1 based method, s</w:t>
      </w:r>
      <w:r w:rsidR="00D7198F">
        <w:rPr>
          <w:lang w:val="en-US"/>
        </w:rPr>
        <w:t xml:space="preserve">uch a failure may </w:t>
      </w:r>
      <w:r w:rsidR="001830B0">
        <w:rPr>
          <w:lang w:val="en-US"/>
        </w:rPr>
        <w:t xml:space="preserve">result from several different error situations. First, the request procedure may fail. That is, the UE’s Msg1 transmission may not be received by the </w:t>
      </w:r>
      <w:proofErr w:type="spellStart"/>
      <w:r w:rsidR="001830B0">
        <w:rPr>
          <w:lang w:val="en-US"/>
        </w:rPr>
        <w:t>gNB</w:t>
      </w:r>
      <w:proofErr w:type="spellEnd"/>
      <w:r w:rsidR="001830B0">
        <w:rPr>
          <w:lang w:val="en-US"/>
        </w:rPr>
        <w:t xml:space="preserve"> or the UE may not receive the Msg2 acknowledgement. Both these error cases look the same to the UE, i.e. it does not receive any Msg2 acknowledgement. This is similar to a regular random access failure and it is reasonable that the UE behaves similarly, i.e. repeat the Msg1 transmission with increased power.</w:t>
      </w:r>
      <w:r w:rsidR="002440D4">
        <w:rPr>
          <w:lang w:val="en-US"/>
        </w:rPr>
        <w:t xml:space="preserve"> </w:t>
      </w:r>
    </w:p>
    <w:p w14:paraId="5A6A5B6C" w14:textId="1F3D80FA" w:rsidR="00580146" w:rsidRPr="00580146" w:rsidRDefault="00580146" w:rsidP="005B3FBA">
      <w:pPr>
        <w:pStyle w:val="Observation"/>
        <w:rPr>
          <w:lang w:val="en-US"/>
        </w:rPr>
      </w:pPr>
      <w:bookmarkStart w:id="107" w:name="_Toc485213404"/>
      <w:bookmarkStart w:id="108" w:name="_Toc485358577"/>
      <w:bookmarkStart w:id="109" w:name="_Toc485425430"/>
      <w:r>
        <w:rPr>
          <w:lang w:val="en-US"/>
        </w:rPr>
        <w:t>If a UE requesting on-demand SI does not receive Msg2, the UE may behave similarly as during a regular random access procedure and apply power ramping to Msg1 retransmissions.</w:t>
      </w:r>
      <w:bookmarkEnd w:id="107"/>
      <w:bookmarkEnd w:id="108"/>
      <w:bookmarkEnd w:id="109"/>
    </w:p>
    <w:p w14:paraId="48029447" w14:textId="518F284D" w:rsidR="00D7198F" w:rsidRDefault="000B2DAD" w:rsidP="005B3FBA">
      <w:pPr>
        <w:rPr>
          <w:lang w:val="en-US"/>
        </w:rPr>
      </w:pPr>
      <w:r>
        <w:rPr>
          <w:lang w:val="en-US"/>
        </w:rPr>
        <w:lastRenderedPageBreak/>
        <w:t xml:space="preserve">Another potential cause of failure </w:t>
      </w:r>
      <w:r w:rsidR="00E906FE">
        <w:rPr>
          <w:lang w:val="en-US"/>
        </w:rPr>
        <w:t xml:space="preserve">to acquire the SI-Message </w:t>
      </w:r>
      <w:r>
        <w:rPr>
          <w:lang w:val="en-US"/>
        </w:rPr>
        <w:t xml:space="preserve">is that the UE </w:t>
      </w:r>
      <w:r w:rsidR="00B57562">
        <w:rPr>
          <w:lang w:val="en-US"/>
        </w:rPr>
        <w:t xml:space="preserve">receives the acknowledging Msg2, but </w:t>
      </w:r>
      <w:r>
        <w:rPr>
          <w:lang w:val="en-US"/>
        </w:rPr>
        <w:t>does not receive the SI-</w:t>
      </w:r>
      <w:r w:rsidR="00BC6E62">
        <w:rPr>
          <w:lang w:val="en-US"/>
        </w:rPr>
        <w:t xml:space="preserve">RNTI </w:t>
      </w:r>
      <w:r w:rsidR="00B57562">
        <w:rPr>
          <w:lang w:val="en-US"/>
        </w:rPr>
        <w:t>of the scheduling allocation of the requested SI-Message in the specified SI-Window. And further, yet another potential cause of failure is that the UE receives the scheduling allocation addressed to the SI-RNTI, but does not successfully receive the actual SI-Message. In these two latter error cases, the UE should retransmit the Msg1 (up to a maximum number of times), but without increasing the transmit power, since the acknowledging Msg2 has confirmed that the error is not caused by failure of the network to receive the preamble of Msg1.</w:t>
      </w:r>
      <w:r w:rsidR="00C2045D">
        <w:rPr>
          <w:lang w:val="en-US"/>
        </w:rPr>
        <w:t xml:space="preserve"> In case the </w:t>
      </w:r>
      <w:r w:rsidR="008D7A06">
        <w:rPr>
          <w:lang w:val="en-US"/>
        </w:rPr>
        <w:t>requested SI-Message is broadcast multiple times in multiple subsequent occurrences of the SI-Window, and the UE manages to receive the associated scheduling allocations on the PDCCH, it is possible (subject to RAN1 decision) that the UE may accumulate energy from multiple receptions (or reception attempts) of the SI-Message (like for LTE coverage extension).</w:t>
      </w:r>
      <w:r w:rsidR="00E71CC0">
        <w:rPr>
          <w:lang w:val="en-US"/>
        </w:rPr>
        <w:t xml:space="preserve"> </w:t>
      </w:r>
    </w:p>
    <w:p w14:paraId="72F7BBAF" w14:textId="5CE67665" w:rsidR="00E906FE" w:rsidRDefault="00E906FE" w:rsidP="005B3FBA">
      <w:pPr>
        <w:pStyle w:val="Observation"/>
        <w:rPr>
          <w:lang w:val="en-US"/>
        </w:rPr>
      </w:pPr>
      <w:bookmarkStart w:id="110" w:name="_Toc485213405"/>
      <w:bookmarkStart w:id="111" w:name="_Toc485358578"/>
      <w:bookmarkStart w:id="112" w:name="_Toc485425431"/>
      <w:r>
        <w:rPr>
          <w:lang w:val="en-US"/>
        </w:rPr>
        <w:t xml:space="preserve">If a UE </w:t>
      </w:r>
      <w:r w:rsidR="00580146">
        <w:rPr>
          <w:lang w:val="en-US"/>
        </w:rPr>
        <w:t>requesting on-demand</w:t>
      </w:r>
      <w:r>
        <w:rPr>
          <w:lang w:val="en-US"/>
        </w:rPr>
        <w:t xml:space="preserve"> SI receives Msg2, there is no need for the UE to apply power ramping if the Msg1 is retransmitted</w:t>
      </w:r>
      <w:r w:rsidR="00580146">
        <w:rPr>
          <w:lang w:val="en-US"/>
        </w:rPr>
        <w:t xml:space="preserve"> due to later failures</w:t>
      </w:r>
      <w:r>
        <w:rPr>
          <w:lang w:val="en-US"/>
        </w:rPr>
        <w:t>.</w:t>
      </w:r>
      <w:bookmarkEnd w:id="110"/>
      <w:bookmarkEnd w:id="111"/>
      <w:bookmarkEnd w:id="112"/>
    </w:p>
    <w:p w14:paraId="1058FB47" w14:textId="5E5236A9" w:rsidR="008D7A06" w:rsidRPr="00E906FE" w:rsidRDefault="008D7A06" w:rsidP="005B3FBA">
      <w:pPr>
        <w:pStyle w:val="Observation"/>
        <w:rPr>
          <w:lang w:val="en-US"/>
        </w:rPr>
      </w:pPr>
      <w:bookmarkStart w:id="113" w:name="_Toc485213406"/>
      <w:bookmarkStart w:id="114" w:name="_Toc485358579"/>
      <w:bookmarkStart w:id="115" w:name="_Toc485425432"/>
      <w:r>
        <w:rPr>
          <w:lang w:val="en-US"/>
        </w:rPr>
        <w:t>If the network broadcasts a requested SI-Message multiple times and the UE successfully receives the associated scheduling allocations on the PDCCH, the UE may</w:t>
      </w:r>
      <w:r w:rsidRPr="008D7A06">
        <w:rPr>
          <w:lang w:val="en-US"/>
        </w:rPr>
        <w:t xml:space="preserve"> </w:t>
      </w:r>
      <w:r>
        <w:rPr>
          <w:lang w:val="en-US"/>
        </w:rPr>
        <w:t>accumulate energy from multiple receptions (or reception attempts) of the SI-Message. This is RAN1‘s responsibility to consider.</w:t>
      </w:r>
      <w:bookmarkEnd w:id="113"/>
      <w:bookmarkEnd w:id="114"/>
      <w:bookmarkEnd w:id="115"/>
    </w:p>
    <w:p w14:paraId="60A059D6" w14:textId="7C09F733" w:rsidR="00B57562" w:rsidRDefault="00B57562" w:rsidP="005B3FBA">
      <w:pPr>
        <w:rPr>
          <w:lang w:val="en-US"/>
        </w:rPr>
      </w:pPr>
      <w:r>
        <w:rPr>
          <w:lang w:val="en-US"/>
        </w:rPr>
        <w:t>With the Msg3 based method</w:t>
      </w:r>
      <w:r w:rsidR="000F04DA">
        <w:rPr>
          <w:lang w:val="en-US"/>
        </w:rPr>
        <w:t>, the failure to acquire the SI-Message may have the same causes as in the case of the Msg1 based method, and the UE’s behavior should be the same</w:t>
      </w:r>
      <w:r w:rsidR="004E224A">
        <w:rPr>
          <w:lang w:val="en-US"/>
        </w:rPr>
        <w:t>,</w:t>
      </w:r>
      <w:r w:rsidR="000F04DA">
        <w:rPr>
          <w:lang w:val="en-US"/>
        </w:rPr>
        <w:t xml:space="preserve"> i.e. retransmission of Msg1 with power ramping in case of absence of acknowledging Msg2 and retransmission </w:t>
      </w:r>
      <w:r w:rsidR="00755C8F">
        <w:rPr>
          <w:lang w:val="en-US"/>
        </w:rPr>
        <w:t>of Msg1 without p</w:t>
      </w:r>
      <w:r w:rsidR="000F04DA">
        <w:rPr>
          <w:lang w:val="en-US"/>
        </w:rPr>
        <w:t>ower ramping in case of failure to receive the scheduling allocation for the SI-Message or the SI-Message itself. In addition to these failure causes, with the Msg3 based method the failure may be caused by the failure of the network to receive Msg3.</w:t>
      </w:r>
      <w:r w:rsidR="00A029A8">
        <w:rPr>
          <w:lang w:val="en-US"/>
        </w:rPr>
        <w:t xml:space="preserve"> There are two cases of Msg3 errors. If the UE is aware of the failure from the HARQ</w:t>
      </w:r>
      <w:r w:rsidR="00CB4B20">
        <w:rPr>
          <w:lang w:val="en-US"/>
        </w:rPr>
        <w:t>/UL grant</w:t>
      </w:r>
      <w:r w:rsidR="00A029A8">
        <w:rPr>
          <w:lang w:val="en-US"/>
        </w:rPr>
        <w:t xml:space="preserve"> feedback, the UE should retransmit Msg1 (with a new random selection of the preamble) without power ramping (up to a maximum number of retransmissions) without monitoring the SI-Window of the requested SI-Message(s). If, on the other hand, the UE is not aware that the network has failed to receive Msg3, the UE should monitor the SI-Window and the re-initiate the request procedure only if the requested SI-Message is not received</w:t>
      </w:r>
      <w:r w:rsidR="005E50CB">
        <w:rPr>
          <w:lang w:val="en-US"/>
        </w:rPr>
        <w:t xml:space="preserve"> (as described above)</w:t>
      </w:r>
      <w:r w:rsidR="00A029A8">
        <w:rPr>
          <w:lang w:val="en-US"/>
        </w:rPr>
        <w:t>.</w:t>
      </w:r>
    </w:p>
    <w:p w14:paraId="213B6983" w14:textId="1FD8E445" w:rsidR="001334B1" w:rsidRDefault="00580146" w:rsidP="005B3FBA">
      <w:pPr>
        <w:pStyle w:val="Proposal"/>
        <w:rPr>
          <w:lang w:val="en-US"/>
        </w:rPr>
      </w:pPr>
      <w:bookmarkStart w:id="116" w:name="_Toc485213467"/>
      <w:bookmarkStart w:id="117" w:name="_Toc485213524"/>
      <w:bookmarkStart w:id="118" w:name="_Toc485360118"/>
      <w:bookmarkStart w:id="119" w:name="_Toc485425438"/>
      <w:r>
        <w:rPr>
          <w:lang w:val="en-US"/>
        </w:rPr>
        <w:t>RAN2 should assume that if a UE requesting on-demand SI does not receive Msg2, the UE retransmits the Msg1 with increased transmit power.</w:t>
      </w:r>
      <w:bookmarkEnd w:id="116"/>
      <w:bookmarkEnd w:id="117"/>
      <w:bookmarkEnd w:id="119"/>
      <w:r>
        <w:rPr>
          <w:lang w:val="en-US"/>
        </w:rPr>
        <w:t xml:space="preserve"> </w:t>
      </w:r>
      <w:bookmarkEnd w:id="118"/>
    </w:p>
    <w:p w14:paraId="5EB9DF97" w14:textId="2027794D" w:rsidR="00580146" w:rsidRPr="00580146" w:rsidRDefault="00580146" w:rsidP="005B3FBA">
      <w:pPr>
        <w:pStyle w:val="Proposal"/>
        <w:rPr>
          <w:lang w:val="en-US"/>
        </w:rPr>
      </w:pPr>
      <w:bookmarkStart w:id="120" w:name="_Toc485213468"/>
      <w:bookmarkStart w:id="121" w:name="_Toc485213525"/>
      <w:bookmarkStart w:id="122" w:name="_Toc485360119"/>
      <w:bookmarkStart w:id="123" w:name="_Toc485425439"/>
      <w:r>
        <w:rPr>
          <w:lang w:val="en-US"/>
        </w:rPr>
        <w:t>If a UE requesting on-demand SI receives Msg2, but still fails to acquire the requested SI-Message, the UE should re-initiate the request procedure (up to a maximum number of times) without applying power ramping to the Msg1 transmission.</w:t>
      </w:r>
      <w:bookmarkEnd w:id="120"/>
      <w:bookmarkEnd w:id="121"/>
      <w:bookmarkEnd w:id="122"/>
      <w:bookmarkEnd w:id="123"/>
    </w:p>
    <w:p w14:paraId="4A4C5B8C" w14:textId="5B85A0EB" w:rsidR="0017094C" w:rsidRDefault="00D53A1E" w:rsidP="005B3FBA">
      <w:pPr>
        <w:pStyle w:val="Proposal"/>
        <w:rPr>
          <w:lang w:val="en-US"/>
        </w:rPr>
      </w:pPr>
      <w:bookmarkStart w:id="124" w:name="_Ref481749670"/>
      <w:bookmarkStart w:id="125" w:name="_Toc481749695"/>
      <w:bookmarkStart w:id="126" w:name="_Toc481749777"/>
      <w:bookmarkStart w:id="127" w:name="_Toc485213469"/>
      <w:bookmarkStart w:id="128" w:name="_Toc485213526"/>
      <w:bookmarkStart w:id="129" w:name="_Toc485360120"/>
      <w:bookmarkStart w:id="130" w:name="_Toc481595955"/>
      <w:bookmarkStart w:id="131" w:name="_Toc481598422"/>
      <w:bookmarkStart w:id="132" w:name="_Toc481746207"/>
      <w:bookmarkStart w:id="133" w:name="_Toc485425440"/>
      <w:r w:rsidRPr="002606BD">
        <w:rPr>
          <w:lang w:val="en-US"/>
        </w:rPr>
        <w:t xml:space="preserve">Discuss with RAN1 whether a UE may accumulate the </w:t>
      </w:r>
      <w:r w:rsidR="00156EDF">
        <w:rPr>
          <w:lang w:val="en-US"/>
        </w:rPr>
        <w:t>SI-Mes</w:t>
      </w:r>
      <w:r w:rsidRPr="002606BD">
        <w:rPr>
          <w:lang w:val="en-US"/>
        </w:rPr>
        <w:t>sage t</w:t>
      </w:r>
      <w:r w:rsidR="00156EDF">
        <w:rPr>
          <w:lang w:val="en-US"/>
        </w:rPr>
        <w:t>ransmissions across several SI-W</w:t>
      </w:r>
      <w:r w:rsidRPr="002606BD">
        <w:rPr>
          <w:lang w:val="en-US"/>
        </w:rPr>
        <w:t>indows within the Modification Period (as for coverage extension</w:t>
      </w:r>
      <w:r w:rsidR="00090853">
        <w:rPr>
          <w:lang w:val="en-US"/>
        </w:rPr>
        <w:t xml:space="preserve"> in LTE</w:t>
      </w:r>
      <w:r w:rsidRPr="002606BD">
        <w:rPr>
          <w:lang w:val="en-US"/>
        </w:rPr>
        <w:t xml:space="preserve">) </w:t>
      </w:r>
      <w:r w:rsidR="00156EDF">
        <w:rPr>
          <w:lang w:val="en-US"/>
        </w:rPr>
        <w:t>or whether it shall acquire SI-M</w:t>
      </w:r>
      <w:r w:rsidRPr="002606BD">
        <w:rPr>
          <w:lang w:val="en-US"/>
        </w:rPr>
        <w:t>essages only from individual SI-</w:t>
      </w:r>
      <w:r w:rsidR="00156EDF">
        <w:rPr>
          <w:lang w:val="en-US"/>
        </w:rPr>
        <w:t>W</w:t>
      </w:r>
      <w:r w:rsidRPr="002606BD">
        <w:rPr>
          <w:lang w:val="en-US"/>
        </w:rPr>
        <w:t>indows.</w:t>
      </w:r>
      <w:bookmarkEnd w:id="124"/>
      <w:bookmarkEnd w:id="125"/>
      <w:bookmarkEnd w:id="126"/>
      <w:bookmarkEnd w:id="127"/>
      <w:bookmarkEnd w:id="128"/>
      <w:bookmarkEnd w:id="129"/>
      <w:bookmarkEnd w:id="133"/>
      <w:r w:rsidR="00FF0E7C" w:rsidRPr="002606BD">
        <w:rPr>
          <w:lang w:val="en-US"/>
        </w:rPr>
        <w:t xml:space="preserve"> </w:t>
      </w:r>
    </w:p>
    <w:bookmarkEnd w:id="130"/>
    <w:bookmarkEnd w:id="131"/>
    <w:bookmarkEnd w:id="132"/>
    <w:p w14:paraId="05F31742" w14:textId="3756E52F" w:rsidR="000F1560" w:rsidRDefault="00414E5C" w:rsidP="007F5DA6">
      <w:pPr>
        <w:pStyle w:val="Heading2"/>
        <w:rPr>
          <w:lang w:val="en-US"/>
        </w:rPr>
      </w:pPr>
      <w:r>
        <w:rPr>
          <w:lang w:val="en-US"/>
        </w:rPr>
        <w:t>Consequences of final failure to acquire an on-demand SI-Message</w:t>
      </w:r>
    </w:p>
    <w:p w14:paraId="0B82DF1E" w14:textId="62EB15A1" w:rsidR="000F1560" w:rsidRDefault="000F1560" w:rsidP="000F1560">
      <w:pPr>
        <w:rPr>
          <w:lang w:val="en-US"/>
        </w:rPr>
      </w:pPr>
      <w:r>
        <w:rPr>
          <w:lang w:val="en-US"/>
        </w:rPr>
        <w:t>The content of the SIBs that may be acquired through on-demand requests vary and hence also their importance to a UE’s operation. Hence, if a UE fails to acquire a certain on-demand SI-Message (after a maximum number of attempts or because the desired SIB(s) is(are) not available in the cell), the appropriate behavior of the UE depends on the content and criticality of the concerned SIB(s).</w:t>
      </w:r>
      <w:r w:rsidR="00814CDD">
        <w:rPr>
          <w:lang w:val="en-US"/>
        </w:rPr>
        <w:t xml:space="preserve"> Legacy behavior can be reused and there is no reason to specify different UE behaviors depending on whether a certain SIB is periodically broadcast or acquired through on-demand request.</w:t>
      </w:r>
    </w:p>
    <w:p w14:paraId="6FA99CC0" w14:textId="4DB4D856" w:rsidR="00814CDD" w:rsidRPr="00814CDD" w:rsidRDefault="00814CDD" w:rsidP="000F1560">
      <w:pPr>
        <w:pStyle w:val="Proposal"/>
      </w:pPr>
      <w:bookmarkStart w:id="134" w:name="_Toc485213470"/>
      <w:bookmarkStart w:id="135" w:name="_Toc485213527"/>
      <w:bookmarkStart w:id="136" w:name="_Toc485360121"/>
      <w:bookmarkStart w:id="137" w:name="_Toc485425441"/>
      <w:r>
        <w:t>The behaviour of the UE upon final failure to acquire a SIB should be independent on whether the SIB is periodically broadcast or acquired through on-demand request and may be specified per SIB.</w:t>
      </w:r>
      <w:bookmarkEnd w:id="134"/>
      <w:bookmarkEnd w:id="135"/>
      <w:bookmarkEnd w:id="136"/>
      <w:bookmarkEnd w:id="137"/>
      <w:r>
        <w:t xml:space="preserve"> </w:t>
      </w:r>
    </w:p>
    <w:p w14:paraId="277CD784" w14:textId="16685EC1" w:rsidR="0036264C" w:rsidRDefault="00F03347" w:rsidP="007F5DA6">
      <w:pPr>
        <w:pStyle w:val="Heading2"/>
        <w:rPr>
          <w:lang w:val="en-US"/>
        </w:rPr>
      </w:pPr>
      <w:r>
        <w:rPr>
          <w:lang w:val="en-US"/>
        </w:rPr>
        <w:lastRenderedPageBreak/>
        <w:t>Msg3 content and l</w:t>
      </w:r>
      <w:r w:rsidR="009A4F3A">
        <w:rPr>
          <w:lang w:val="en-US"/>
        </w:rPr>
        <w:t>ink adaptation of transmissions of requested SI</w:t>
      </w:r>
    </w:p>
    <w:p w14:paraId="4C4C3D54" w14:textId="3326C05C" w:rsidR="007F5DA6" w:rsidRDefault="007913EE" w:rsidP="007913EE">
      <w:r>
        <w:rPr>
          <w:lang w:val="en-US"/>
        </w:rPr>
        <w:t xml:space="preserve">For </w:t>
      </w:r>
      <w:r>
        <w:t>Msg1 based SI request, it was agreed at RAN2#98 that the minimum granularity of requested SI is one SI-Message (a set of SIBs as in LTE). There are no agreements on the content of Msg3 when the Msg3 based method for SI request is used, but it is reasonable to assume that the same minimum granularity of the requested SI as for Msg1 based request is used, i.e. one SI-Message, since a SI-Message is the smallest transmission entity in the SI distribution framework.</w:t>
      </w:r>
    </w:p>
    <w:p w14:paraId="70AE6342" w14:textId="692AFA18" w:rsidR="004E224A" w:rsidRPr="00845340" w:rsidRDefault="004E224A" w:rsidP="00845340">
      <w:pPr>
        <w:pStyle w:val="Proposal"/>
        <w:rPr>
          <w:lang w:val="en-US"/>
        </w:rPr>
      </w:pPr>
      <w:bookmarkStart w:id="138" w:name="_Toc485360122"/>
      <w:bookmarkStart w:id="139" w:name="_Toc485425442"/>
      <w:r>
        <w:rPr>
          <w:lang w:val="en-US"/>
        </w:rPr>
        <w:t>The minimum granularity of the requested SI should be the same for the Msg3 based SI request method, i.e. the smallest entity that can be requested should be one SI-Message.</w:t>
      </w:r>
      <w:bookmarkEnd w:id="138"/>
      <w:bookmarkEnd w:id="139"/>
    </w:p>
    <w:p w14:paraId="04D0BE14" w14:textId="77777777" w:rsidR="00FA4E73" w:rsidRDefault="007913EE" w:rsidP="007913EE">
      <w:r>
        <w:t xml:space="preserve">However, the Msg3 also provides opportunities </w:t>
      </w:r>
      <w:r w:rsidR="004E224A">
        <w:t>to provide other useful information</w:t>
      </w:r>
      <w:r>
        <w:t xml:space="preserve">. One such </w:t>
      </w:r>
      <w:r w:rsidR="00FA4E73">
        <w:t xml:space="preserve">useful information would </w:t>
      </w:r>
      <w:r>
        <w:t xml:space="preserve">be </w:t>
      </w:r>
      <w:r w:rsidR="00FA4E73">
        <w:t xml:space="preserve">the </w:t>
      </w:r>
      <w:r>
        <w:t xml:space="preserve">channel status information, so that the network can adapt its SI transmission accordingly, when </w:t>
      </w:r>
      <w:r w:rsidR="00FA4E73">
        <w:t>transmitting</w:t>
      </w:r>
      <w:r>
        <w:t xml:space="preserve"> the SI-Message(s) </w:t>
      </w:r>
      <w:r w:rsidR="00FA4E73">
        <w:t xml:space="preserve">that </w:t>
      </w:r>
      <w:r>
        <w:t>the UE requests.</w:t>
      </w:r>
      <w:r w:rsidR="008165CF">
        <w:t xml:space="preserve"> The network can thus adapt the transmission property to </w:t>
      </w:r>
      <w:r w:rsidR="00FA4E73">
        <w:t>achieve a suitable link budget.</w:t>
      </w:r>
    </w:p>
    <w:p w14:paraId="4EAF2D6C" w14:textId="6B0047D6" w:rsidR="007913EE" w:rsidRDefault="008165CF" w:rsidP="007913EE">
      <w:r>
        <w:t>For instance, the network may apply robust modulation and coding to increase the chances of successful reception for a UE with poor DL channel conditions</w:t>
      </w:r>
      <w:r w:rsidR="006C07ED">
        <w:t xml:space="preserve"> or the network may transmit the requested SI-Message(s) with reduced power and/or less redundancy to reduce the resource consumption and interfere</w:t>
      </w:r>
      <w:r w:rsidR="00AB3545">
        <w:t>nce when</w:t>
      </w:r>
      <w:r w:rsidR="006C07ED">
        <w:t xml:space="preserve"> the requesting UE has good DL channel conditions.</w:t>
      </w:r>
    </w:p>
    <w:p w14:paraId="49E3C9AC" w14:textId="5367AB2B" w:rsidR="006C07ED" w:rsidRPr="006C07ED" w:rsidRDefault="00AB3545" w:rsidP="007913EE">
      <w:pPr>
        <w:pStyle w:val="Proposal"/>
        <w:rPr>
          <w:lang w:val="en-US"/>
        </w:rPr>
      </w:pPr>
      <w:bookmarkStart w:id="140" w:name="_Toc485213471"/>
      <w:bookmarkStart w:id="141" w:name="_Toc485213528"/>
      <w:bookmarkStart w:id="142" w:name="_Toc485360123"/>
      <w:bookmarkStart w:id="143" w:name="_Toc485425443"/>
      <w:r>
        <w:rPr>
          <w:lang w:val="en-US"/>
        </w:rPr>
        <w:t>A UE may include DL channel status information in Msg3</w:t>
      </w:r>
      <w:r w:rsidR="00FA4E73">
        <w:rPr>
          <w:lang w:val="en-US"/>
        </w:rPr>
        <w:t>,</w:t>
      </w:r>
      <w:r>
        <w:rPr>
          <w:lang w:val="en-US"/>
        </w:rPr>
        <w:t xml:space="preserve"> during Msg3 based SI request</w:t>
      </w:r>
      <w:r w:rsidR="00FA4E73">
        <w:rPr>
          <w:lang w:val="en-US"/>
        </w:rPr>
        <w:t>,</w:t>
      </w:r>
      <w:r>
        <w:rPr>
          <w:lang w:val="en-US"/>
        </w:rPr>
        <w:t xml:space="preserve"> to enable the network to adapt the transmission of the requested SI accordingly</w:t>
      </w:r>
      <w:r w:rsidR="006C07ED">
        <w:rPr>
          <w:lang w:val="en-US"/>
        </w:rPr>
        <w:t>.</w:t>
      </w:r>
      <w:bookmarkEnd w:id="140"/>
      <w:bookmarkEnd w:id="141"/>
      <w:bookmarkEnd w:id="142"/>
      <w:bookmarkEnd w:id="143"/>
    </w:p>
    <w:p w14:paraId="2EB88757" w14:textId="43DA4A9A" w:rsidR="008E065E" w:rsidRDefault="00C01F33" w:rsidP="00311702">
      <w:pPr>
        <w:pStyle w:val="Heading1"/>
      </w:pPr>
      <w:r w:rsidRPr="00CE0424">
        <w:t>Conclusion</w:t>
      </w:r>
    </w:p>
    <w:p w14:paraId="03A5DA56" w14:textId="77777777" w:rsidR="00FA4E73" w:rsidRDefault="00B259DE" w:rsidP="00B249C1">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224D94">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0CB5B6BD" w14:textId="77777777" w:rsidR="00FA4E73" w:rsidRPr="00FA4E73" w:rsidRDefault="00FA4E73">
      <w:pPr>
        <w:pStyle w:val="TOC1"/>
        <w:rPr>
          <w:rFonts w:asciiTheme="minorHAnsi" w:eastAsiaTheme="minorEastAsia" w:hAnsiTheme="minorHAnsi" w:cstheme="minorBidi"/>
          <w:b w:val="0"/>
          <w:sz w:val="22"/>
          <w:lang w:eastAsia="sv-SE"/>
        </w:rPr>
      </w:pPr>
      <w:r w:rsidRPr="006063B7">
        <w:t>Observation 1</w:t>
      </w:r>
      <w:r w:rsidRPr="00FA4E73">
        <w:rPr>
          <w:rFonts w:asciiTheme="minorHAnsi" w:eastAsiaTheme="minorEastAsia" w:hAnsiTheme="minorHAnsi" w:cstheme="minorBidi"/>
          <w:b w:val="0"/>
          <w:sz w:val="22"/>
          <w:lang w:eastAsia="sv-SE"/>
        </w:rPr>
        <w:tab/>
      </w:r>
      <w:r w:rsidRPr="006063B7">
        <w:t>The network may use the already agreed indication in SIB1 (whether a SI-Message is subject to regular broadcast or only available upon request), to temporarily disable requests e.g. when updating SI and hence expecting many subsequent accesses or when it has received a request for a certain SI-Message and intend to broadcast it.</w:t>
      </w:r>
    </w:p>
    <w:p w14:paraId="32302B8E" w14:textId="77777777" w:rsidR="00FA4E73" w:rsidRPr="00FA4E73" w:rsidRDefault="00FA4E73">
      <w:pPr>
        <w:pStyle w:val="TOC1"/>
        <w:rPr>
          <w:rFonts w:asciiTheme="minorHAnsi" w:eastAsiaTheme="minorEastAsia" w:hAnsiTheme="minorHAnsi" w:cstheme="minorBidi"/>
          <w:b w:val="0"/>
          <w:sz w:val="22"/>
          <w:lang w:eastAsia="sv-SE"/>
        </w:rPr>
      </w:pPr>
      <w:r w:rsidRPr="006063B7">
        <w:t>Observation 2</w:t>
      </w:r>
      <w:r w:rsidRPr="00FA4E73">
        <w:rPr>
          <w:rFonts w:asciiTheme="minorHAnsi" w:eastAsiaTheme="minorEastAsia" w:hAnsiTheme="minorHAnsi" w:cstheme="minorBidi"/>
          <w:b w:val="0"/>
          <w:sz w:val="22"/>
          <w:lang w:eastAsia="sv-SE"/>
        </w:rPr>
        <w:tab/>
      </w:r>
      <w:r w:rsidRPr="006063B7">
        <w:t>An acknowledging Msg4 is not needed to enable relevant power ramping in the Msg3 based method and the overhead it represents is not outweighed by the potential delay savings that may be achieved in some error cases.</w:t>
      </w:r>
    </w:p>
    <w:p w14:paraId="7D03B794" w14:textId="77777777" w:rsidR="00FA4E73" w:rsidRPr="00FA4E73" w:rsidRDefault="00FA4E73">
      <w:pPr>
        <w:pStyle w:val="TOC1"/>
        <w:rPr>
          <w:rFonts w:asciiTheme="minorHAnsi" w:eastAsiaTheme="minorEastAsia" w:hAnsiTheme="minorHAnsi" w:cstheme="minorBidi"/>
          <w:b w:val="0"/>
          <w:sz w:val="22"/>
          <w:lang w:eastAsia="sv-SE"/>
        </w:rPr>
      </w:pPr>
      <w:r w:rsidRPr="006063B7">
        <w:t>Observation 3</w:t>
      </w:r>
      <w:r w:rsidRPr="00FA4E73">
        <w:rPr>
          <w:rFonts w:asciiTheme="minorHAnsi" w:eastAsiaTheme="minorEastAsia" w:hAnsiTheme="minorHAnsi" w:cstheme="minorBidi"/>
          <w:b w:val="0"/>
          <w:sz w:val="22"/>
          <w:lang w:eastAsia="sv-SE"/>
        </w:rPr>
        <w:tab/>
      </w:r>
      <w:r w:rsidRPr="006063B7">
        <w:t>If a UE requesting on-demand SI does not receive Msg2, the UE may behave similarly as during a regular random access procedure and apply power ramping to Msg1 retransmissions.</w:t>
      </w:r>
    </w:p>
    <w:p w14:paraId="12A6B688" w14:textId="77777777" w:rsidR="00FA4E73" w:rsidRPr="00FA4E73" w:rsidRDefault="00FA4E73">
      <w:pPr>
        <w:pStyle w:val="TOC1"/>
        <w:rPr>
          <w:rFonts w:asciiTheme="minorHAnsi" w:eastAsiaTheme="minorEastAsia" w:hAnsiTheme="minorHAnsi" w:cstheme="minorBidi"/>
          <w:b w:val="0"/>
          <w:sz w:val="22"/>
          <w:lang w:eastAsia="sv-SE"/>
        </w:rPr>
      </w:pPr>
      <w:r w:rsidRPr="006063B7">
        <w:t>Observation 4</w:t>
      </w:r>
      <w:r w:rsidRPr="00FA4E73">
        <w:rPr>
          <w:rFonts w:asciiTheme="minorHAnsi" w:eastAsiaTheme="minorEastAsia" w:hAnsiTheme="minorHAnsi" w:cstheme="minorBidi"/>
          <w:b w:val="0"/>
          <w:sz w:val="22"/>
          <w:lang w:eastAsia="sv-SE"/>
        </w:rPr>
        <w:tab/>
      </w:r>
      <w:r w:rsidRPr="006063B7">
        <w:t>If a UE requesting on-demand SI receives Msg2, there is no need for the UE to apply power ramping if the Msg1 is retransmitted due to later failures.</w:t>
      </w:r>
    </w:p>
    <w:p w14:paraId="20B54C5C" w14:textId="77777777" w:rsidR="00FA4E73" w:rsidRPr="00FA4E73" w:rsidRDefault="00FA4E73">
      <w:pPr>
        <w:pStyle w:val="TOC1"/>
        <w:rPr>
          <w:rFonts w:asciiTheme="minorHAnsi" w:eastAsiaTheme="minorEastAsia" w:hAnsiTheme="minorHAnsi" w:cstheme="minorBidi"/>
          <w:b w:val="0"/>
          <w:sz w:val="22"/>
          <w:lang w:eastAsia="sv-SE"/>
        </w:rPr>
      </w:pPr>
      <w:r w:rsidRPr="006063B7">
        <w:t>Observation 5</w:t>
      </w:r>
      <w:r w:rsidRPr="00FA4E73">
        <w:rPr>
          <w:rFonts w:asciiTheme="minorHAnsi" w:eastAsiaTheme="minorEastAsia" w:hAnsiTheme="minorHAnsi" w:cstheme="minorBidi"/>
          <w:b w:val="0"/>
          <w:sz w:val="22"/>
          <w:lang w:eastAsia="sv-SE"/>
        </w:rPr>
        <w:tab/>
      </w:r>
      <w:r w:rsidRPr="006063B7">
        <w:t>If the network broadcasts a requested SI-Message multiple times and the UE successfully receives the associated scheduling allocations on the PDCCH, the UE may accumulate energy from multiple receptions (or reception attempts) of the SI-Message. This is RAN1‘s responsibility to consider.</w:t>
      </w:r>
    </w:p>
    <w:p w14:paraId="3848C59F" w14:textId="4D170212" w:rsidR="00DF2E02" w:rsidRPr="00D03B25" w:rsidRDefault="00B259DE" w:rsidP="00B249C1">
      <w:pPr>
        <w:pStyle w:val="TOC1"/>
        <w:keepNext w:val="0"/>
        <w:rPr>
          <w:b w:val="0"/>
        </w:rPr>
      </w:pPr>
      <w:r>
        <w:rPr>
          <w:b w:val="0"/>
          <w:bCs/>
        </w:rPr>
        <w:fldChar w:fldCharType="end"/>
      </w:r>
      <w:r w:rsidR="008E065E" w:rsidRPr="00D03B25">
        <w:rPr>
          <w:b w:val="0"/>
        </w:rPr>
        <w:t xml:space="preserve">Based on the discussion in section </w:t>
      </w:r>
      <w:r w:rsidR="008E065E" w:rsidRPr="00D03B25">
        <w:rPr>
          <w:b w:val="0"/>
          <w:highlight w:val="cyan"/>
        </w:rPr>
        <w:fldChar w:fldCharType="begin"/>
      </w:r>
      <w:r w:rsidR="008E065E" w:rsidRPr="00D03B25">
        <w:rPr>
          <w:b w:val="0"/>
        </w:rPr>
        <w:instrText xml:space="preserve"> REF _Ref178064866 \r \h </w:instrText>
      </w:r>
      <w:r w:rsidR="00D03B25">
        <w:rPr>
          <w:b w:val="0"/>
          <w:highlight w:val="cyan"/>
        </w:rPr>
        <w:instrText xml:space="preserve"> \* MERGEFORMAT </w:instrText>
      </w:r>
      <w:r w:rsidR="008E065E" w:rsidRPr="00D03B25">
        <w:rPr>
          <w:b w:val="0"/>
          <w:highlight w:val="cyan"/>
        </w:rPr>
      </w:r>
      <w:r w:rsidR="008E065E" w:rsidRPr="00D03B25">
        <w:rPr>
          <w:b w:val="0"/>
          <w:highlight w:val="cyan"/>
        </w:rPr>
        <w:fldChar w:fldCharType="separate"/>
      </w:r>
      <w:r w:rsidR="00224D94">
        <w:rPr>
          <w:b w:val="0"/>
        </w:rPr>
        <w:t>2</w:t>
      </w:r>
      <w:r w:rsidR="008E065E" w:rsidRPr="00D03B25">
        <w:rPr>
          <w:b w:val="0"/>
          <w:highlight w:val="cyan"/>
        </w:rPr>
        <w:fldChar w:fldCharType="end"/>
      </w:r>
      <w:r w:rsidR="008E065E" w:rsidRPr="00D03B25">
        <w:rPr>
          <w:b w:val="0"/>
        </w:rPr>
        <w:t xml:space="preserve"> we propose the following:</w:t>
      </w:r>
    </w:p>
    <w:p w14:paraId="0697A741" w14:textId="77777777" w:rsidR="00FA4E73" w:rsidRPr="00FA4E73" w:rsidRDefault="008E065E">
      <w:pPr>
        <w:pStyle w:val="TOC1"/>
        <w:rPr>
          <w:rFonts w:asciiTheme="minorHAnsi" w:eastAsiaTheme="minorEastAsia" w:hAnsiTheme="minorHAnsi" w:cstheme="minorBidi"/>
          <w:b w:val="0"/>
          <w:sz w:val="22"/>
          <w:lang w:eastAsia="sv-SE"/>
        </w:rPr>
      </w:pPr>
      <w:r w:rsidRPr="00517F6E">
        <w:rPr>
          <w:b w:val="0"/>
          <w:bCs/>
        </w:rPr>
        <w:lastRenderedPageBreak/>
        <w:fldChar w:fldCharType="begin"/>
      </w:r>
      <w:r w:rsidRPr="00517F6E">
        <w:rPr>
          <w:bCs/>
        </w:rPr>
        <w:instrText xml:space="preserve"> TOC \f \n \p " " \t "Proposal;1" </w:instrText>
      </w:r>
      <w:r w:rsidRPr="00517F6E">
        <w:rPr>
          <w:b w:val="0"/>
          <w:bCs/>
        </w:rPr>
        <w:fldChar w:fldCharType="separate"/>
      </w:r>
      <w:r w:rsidR="00FA4E73" w:rsidRPr="006D32DB">
        <w:t>Proposal 1</w:t>
      </w:r>
      <w:r w:rsidR="00FA4E73" w:rsidRPr="00FA4E73">
        <w:rPr>
          <w:rFonts w:asciiTheme="minorHAnsi" w:eastAsiaTheme="minorEastAsia" w:hAnsiTheme="minorHAnsi" w:cstheme="minorBidi"/>
          <w:b w:val="0"/>
          <w:sz w:val="22"/>
          <w:lang w:eastAsia="sv-SE"/>
        </w:rPr>
        <w:tab/>
      </w:r>
      <w:r w:rsidR="00FA4E73" w:rsidRPr="006D32DB">
        <w:t>The information necessary to request an SI-Message (e.g. PRACH preamble, PRACH configuration) is included in an optional field in the SchedulingInfo IE of that SI-Message.</w:t>
      </w:r>
    </w:p>
    <w:p w14:paraId="02F8217D" w14:textId="77777777" w:rsidR="00FA4E73" w:rsidRPr="00FA4E73" w:rsidRDefault="00FA4E73">
      <w:pPr>
        <w:pStyle w:val="TOC1"/>
        <w:rPr>
          <w:rFonts w:asciiTheme="minorHAnsi" w:eastAsiaTheme="minorEastAsia" w:hAnsiTheme="minorHAnsi" w:cstheme="minorBidi"/>
          <w:b w:val="0"/>
          <w:sz w:val="22"/>
          <w:lang w:eastAsia="sv-SE"/>
        </w:rPr>
      </w:pPr>
      <w:r w:rsidRPr="006D32DB">
        <w:t>Proposal 2</w:t>
      </w:r>
      <w:r w:rsidRPr="00FA4E73">
        <w:rPr>
          <w:rFonts w:asciiTheme="minorHAnsi" w:eastAsiaTheme="minorEastAsia" w:hAnsiTheme="minorHAnsi" w:cstheme="minorBidi"/>
          <w:b w:val="0"/>
          <w:sz w:val="22"/>
          <w:lang w:eastAsia="sv-SE"/>
        </w:rPr>
        <w:tab/>
      </w:r>
      <w:r w:rsidRPr="006D32DB">
        <w:t xml:space="preserve">The ASN.1 structure of </w:t>
      </w:r>
      <w:r>
        <w:t>Table 1</w:t>
      </w:r>
      <w:r w:rsidRPr="006D32DB">
        <w:t xml:space="preserve"> should form the basis for further RAN2 work on the ASN.1 specification of the SchedulingInfo IE.</w:t>
      </w:r>
    </w:p>
    <w:p w14:paraId="042966B8" w14:textId="77777777" w:rsidR="00FA4E73" w:rsidRPr="00FA4E73" w:rsidRDefault="00FA4E73">
      <w:pPr>
        <w:pStyle w:val="TOC1"/>
        <w:rPr>
          <w:rFonts w:asciiTheme="minorHAnsi" w:eastAsiaTheme="minorEastAsia" w:hAnsiTheme="minorHAnsi" w:cstheme="minorBidi"/>
          <w:b w:val="0"/>
          <w:sz w:val="22"/>
          <w:lang w:eastAsia="sv-SE"/>
        </w:rPr>
      </w:pPr>
      <w:r w:rsidRPr="006D32DB">
        <w:t>Proposal 3</w:t>
      </w:r>
      <w:r w:rsidRPr="00FA4E73">
        <w:rPr>
          <w:rFonts w:asciiTheme="minorHAnsi" w:eastAsiaTheme="minorEastAsia" w:hAnsiTheme="minorHAnsi" w:cstheme="minorBidi"/>
          <w:b w:val="0"/>
          <w:sz w:val="22"/>
          <w:lang w:eastAsia="sv-SE"/>
        </w:rPr>
        <w:tab/>
      </w:r>
      <w:r w:rsidRPr="006D32DB">
        <w:t>A UE sends the SI-request solely based on the information in SIB1 that an SI-Message is only provided upon request.</w:t>
      </w:r>
      <w:r>
        <w:t xml:space="preserve"> </w:t>
      </w:r>
      <w:r w:rsidRPr="006D32DB">
        <w:t>After sending the request, the UE attempts to acquire the requested SI-Message(s) in the SI-Window configured in SIB1.</w:t>
      </w:r>
    </w:p>
    <w:p w14:paraId="43565E10" w14:textId="77777777" w:rsidR="00FA4E73" w:rsidRPr="00FA4E73" w:rsidRDefault="00FA4E73">
      <w:pPr>
        <w:pStyle w:val="TOC1"/>
        <w:rPr>
          <w:rFonts w:asciiTheme="minorHAnsi" w:eastAsiaTheme="minorEastAsia" w:hAnsiTheme="minorHAnsi" w:cstheme="minorBidi"/>
          <w:b w:val="0"/>
          <w:sz w:val="22"/>
          <w:lang w:eastAsia="sv-SE"/>
        </w:rPr>
      </w:pPr>
      <w:r w:rsidRPr="006D32DB">
        <w:t>Proposal 4</w:t>
      </w:r>
      <w:r w:rsidRPr="00FA4E73">
        <w:rPr>
          <w:rFonts w:asciiTheme="minorHAnsi" w:eastAsiaTheme="minorEastAsia" w:hAnsiTheme="minorHAnsi" w:cstheme="minorBidi"/>
          <w:b w:val="0"/>
          <w:sz w:val="22"/>
          <w:lang w:eastAsia="sv-SE"/>
        </w:rPr>
        <w:tab/>
      </w:r>
      <w:r w:rsidRPr="006D32DB">
        <w:t>RAN2 does not introduce additional means for prohibiting UEs from sending SI requests for SI-Messages that are scheduled as “on-demand”.</w:t>
      </w:r>
    </w:p>
    <w:p w14:paraId="636365A4" w14:textId="77777777" w:rsidR="00FA4E73" w:rsidRPr="00FA4E73" w:rsidRDefault="00FA4E73">
      <w:pPr>
        <w:pStyle w:val="TOC1"/>
        <w:rPr>
          <w:rFonts w:asciiTheme="minorHAnsi" w:eastAsiaTheme="minorEastAsia" w:hAnsiTheme="minorHAnsi" w:cstheme="minorBidi"/>
          <w:b w:val="0"/>
          <w:sz w:val="22"/>
          <w:lang w:eastAsia="sv-SE"/>
        </w:rPr>
      </w:pPr>
      <w:r w:rsidRPr="006D32DB">
        <w:t>Proposal 5</w:t>
      </w:r>
      <w:r w:rsidRPr="00FA4E73">
        <w:rPr>
          <w:rFonts w:asciiTheme="minorHAnsi" w:eastAsiaTheme="minorEastAsia" w:hAnsiTheme="minorHAnsi" w:cstheme="minorBidi"/>
          <w:b w:val="0"/>
          <w:sz w:val="22"/>
          <w:lang w:eastAsia="sv-SE"/>
        </w:rPr>
        <w:tab/>
      </w:r>
      <w:r w:rsidRPr="006D32DB">
        <w:t>The network should not transmit a Msg4 to acknowledge a Msg3 based SI request.</w:t>
      </w:r>
    </w:p>
    <w:p w14:paraId="773F2D53" w14:textId="77777777" w:rsidR="00FA4E73" w:rsidRPr="00FA4E73" w:rsidRDefault="00FA4E73">
      <w:pPr>
        <w:pStyle w:val="TOC1"/>
        <w:rPr>
          <w:rFonts w:asciiTheme="minorHAnsi" w:eastAsiaTheme="minorEastAsia" w:hAnsiTheme="minorHAnsi" w:cstheme="minorBidi"/>
          <w:b w:val="0"/>
          <w:sz w:val="22"/>
          <w:lang w:eastAsia="sv-SE"/>
        </w:rPr>
      </w:pPr>
      <w:r w:rsidRPr="006D32DB">
        <w:t>Proposal 6</w:t>
      </w:r>
      <w:r w:rsidRPr="00FA4E73">
        <w:rPr>
          <w:rFonts w:asciiTheme="minorHAnsi" w:eastAsiaTheme="minorEastAsia" w:hAnsiTheme="minorHAnsi" w:cstheme="minorBidi"/>
          <w:b w:val="0"/>
          <w:sz w:val="22"/>
          <w:lang w:eastAsia="sv-SE"/>
        </w:rPr>
        <w:tab/>
      </w:r>
      <w:r w:rsidRPr="006D32DB">
        <w:t>RAN2 should assume that if a UE requesting on-demand SI does not receive Msg2, the UE retransmits the Msg1 with increased transmit power.</w:t>
      </w:r>
    </w:p>
    <w:p w14:paraId="4DBAC6CE" w14:textId="77777777" w:rsidR="00FA4E73" w:rsidRPr="00FA4E73" w:rsidRDefault="00FA4E73">
      <w:pPr>
        <w:pStyle w:val="TOC1"/>
        <w:rPr>
          <w:rFonts w:asciiTheme="minorHAnsi" w:eastAsiaTheme="minorEastAsia" w:hAnsiTheme="minorHAnsi" w:cstheme="minorBidi"/>
          <w:b w:val="0"/>
          <w:sz w:val="22"/>
          <w:lang w:eastAsia="sv-SE"/>
        </w:rPr>
      </w:pPr>
      <w:r w:rsidRPr="006D32DB">
        <w:t>Proposal 7</w:t>
      </w:r>
      <w:r w:rsidRPr="00FA4E73">
        <w:rPr>
          <w:rFonts w:asciiTheme="minorHAnsi" w:eastAsiaTheme="minorEastAsia" w:hAnsiTheme="minorHAnsi" w:cstheme="minorBidi"/>
          <w:b w:val="0"/>
          <w:sz w:val="22"/>
          <w:lang w:eastAsia="sv-SE"/>
        </w:rPr>
        <w:tab/>
      </w:r>
      <w:r w:rsidRPr="006D32DB">
        <w:t>If a UE requesting on-demand SI receives Msg2, but still fails to acquire the requested SI-Message, the UE should re-initiate the request procedure (up to a maximum number of times) without applying power ramping to the Msg1 transmission.</w:t>
      </w:r>
    </w:p>
    <w:p w14:paraId="1169BE35" w14:textId="77777777" w:rsidR="00FA4E73" w:rsidRPr="00FA4E73" w:rsidRDefault="00FA4E73">
      <w:pPr>
        <w:pStyle w:val="TOC1"/>
        <w:rPr>
          <w:rFonts w:asciiTheme="minorHAnsi" w:eastAsiaTheme="minorEastAsia" w:hAnsiTheme="minorHAnsi" w:cstheme="minorBidi"/>
          <w:b w:val="0"/>
          <w:sz w:val="22"/>
          <w:lang w:eastAsia="sv-SE"/>
        </w:rPr>
      </w:pPr>
      <w:r w:rsidRPr="006D32DB">
        <w:t>Proposal 8</w:t>
      </w:r>
      <w:r w:rsidRPr="00FA4E73">
        <w:rPr>
          <w:rFonts w:asciiTheme="minorHAnsi" w:eastAsiaTheme="minorEastAsia" w:hAnsiTheme="minorHAnsi" w:cstheme="minorBidi"/>
          <w:b w:val="0"/>
          <w:sz w:val="22"/>
          <w:lang w:eastAsia="sv-SE"/>
        </w:rPr>
        <w:tab/>
      </w:r>
      <w:r w:rsidRPr="006D32DB">
        <w:t>Discuss with RAN1 whether a UE may accumulate the SI-Message transmissions across several SI-Windows within the Modification Period (as for coverage extension in LTE) or whether it shall acquire SI-Messages only from individual SI-Windows.</w:t>
      </w:r>
    </w:p>
    <w:p w14:paraId="20B2A3EA" w14:textId="77777777" w:rsidR="00FA4E73" w:rsidRPr="00FA4E73" w:rsidRDefault="00FA4E73">
      <w:pPr>
        <w:pStyle w:val="TOC1"/>
        <w:rPr>
          <w:rFonts w:asciiTheme="minorHAnsi" w:eastAsiaTheme="minorEastAsia" w:hAnsiTheme="minorHAnsi" w:cstheme="minorBidi"/>
          <w:b w:val="0"/>
          <w:sz w:val="22"/>
          <w:lang w:eastAsia="sv-SE"/>
        </w:rPr>
      </w:pPr>
      <w:r>
        <w:t>Proposal 9</w:t>
      </w:r>
      <w:r w:rsidRPr="00FA4E73">
        <w:rPr>
          <w:rFonts w:asciiTheme="minorHAnsi" w:eastAsiaTheme="minorEastAsia" w:hAnsiTheme="minorHAnsi" w:cstheme="minorBidi"/>
          <w:b w:val="0"/>
          <w:sz w:val="22"/>
          <w:lang w:eastAsia="sv-SE"/>
        </w:rPr>
        <w:tab/>
      </w:r>
      <w:r>
        <w:t>The behaviour of the UE upon final failure to acquire a SIB should be independent on whether the SIB is periodically broadcast or acquired through on-demand request and may be specified per SIB.</w:t>
      </w:r>
    </w:p>
    <w:p w14:paraId="00470561" w14:textId="77777777" w:rsidR="00FA4E73" w:rsidRPr="00FA4E73" w:rsidRDefault="00FA4E73">
      <w:pPr>
        <w:pStyle w:val="TOC1"/>
        <w:rPr>
          <w:rFonts w:asciiTheme="minorHAnsi" w:eastAsiaTheme="minorEastAsia" w:hAnsiTheme="minorHAnsi" w:cstheme="minorBidi"/>
          <w:b w:val="0"/>
          <w:sz w:val="22"/>
          <w:lang w:eastAsia="sv-SE"/>
        </w:rPr>
      </w:pPr>
      <w:r w:rsidRPr="006D32DB">
        <w:t>Proposal 10</w:t>
      </w:r>
      <w:r w:rsidRPr="00FA4E73">
        <w:rPr>
          <w:rFonts w:asciiTheme="minorHAnsi" w:eastAsiaTheme="minorEastAsia" w:hAnsiTheme="minorHAnsi" w:cstheme="minorBidi"/>
          <w:b w:val="0"/>
          <w:sz w:val="22"/>
          <w:lang w:eastAsia="sv-SE"/>
        </w:rPr>
        <w:tab/>
      </w:r>
      <w:r w:rsidRPr="006D32DB">
        <w:t>The minimum granularity of the requested SI should be the same for the Msg3 based SI request method, i.e. the smallest entity that can be requested should be one SI-Message.</w:t>
      </w:r>
    </w:p>
    <w:p w14:paraId="3FA604A6" w14:textId="77777777" w:rsidR="00FA4E73" w:rsidRPr="00FA4E73" w:rsidRDefault="00FA4E73">
      <w:pPr>
        <w:pStyle w:val="TOC1"/>
        <w:rPr>
          <w:rFonts w:asciiTheme="minorHAnsi" w:eastAsiaTheme="minorEastAsia" w:hAnsiTheme="minorHAnsi" w:cstheme="minorBidi"/>
          <w:b w:val="0"/>
          <w:sz w:val="22"/>
          <w:lang w:eastAsia="sv-SE"/>
        </w:rPr>
      </w:pPr>
      <w:r w:rsidRPr="006D32DB">
        <w:t>Proposal 11</w:t>
      </w:r>
      <w:r w:rsidRPr="00FA4E73">
        <w:rPr>
          <w:rFonts w:asciiTheme="minorHAnsi" w:eastAsiaTheme="minorEastAsia" w:hAnsiTheme="minorHAnsi" w:cstheme="minorBidi"/>
          <w:b w:val="0"/>
          <w:sz w:val="22"/>
          <w:lang w:eastAsia="sv-SE"/>
        </w:rPr>
        <w:tab/>
      </w:r>
      <w:r w:rsidRPr="006D32DB">
        <w:t>A UE may include DL channel status information in Msg3, during Msg3 based SI request, to enable the network to adapt the transmission of the requested SI accordingly.</w:t>
      </w:r>
    </w:p>
    <w:p w14:paraId="43591C01" w14:textId="4B010994" w:rsidR="00C01F33" w:rsidRDefault="008E065E" w:rsidP="00B249C1">
      <w:pPr>
        <w:rPr>
          <w:b/>
          <w:bCs/>
        </w:rPr>
      </w:pPr>
      <w:r w:rsidRPr="00517F6E">
        <w:rPr>
          <w:b/>
          <w:bCs/>
        </w:rPr>
        <w:fldChar w:fldCharType="end"/>
      </w:r>
    </w:p>
    <w:p w14:paraId="01D93F32" w14:textId="4EA4D7E4" w:rsidR="00FA4E73" w:rsidRDefault="00FA4E73" w:rsidP="00B249C1">
      <w:pPr>
        <w:rPr>
          <w:b/>
          <w:bCs/>
        </w:rPr>
      </w:pPr>
    </w:p>
    <w:p w14:paraId="24FB2AD5" w14:textId="77777777" w:rsidR="00FA4E73" w:rsidRPr="00CE0424" w:rsidRDefault="00FA4E73" w:rsidP="00B249C1"/>
    <w:p w14:paraId="7AA6E6A4" w14:textId="2ACB0176" w:rsidR="003A7EF3" w:rsidRDefault="00F237D6" w:rsidP="00F237D6">
      <w:pPr>
        <w:pStyle w:val="Heading1"/>
      </w:pPr>
      <w:bookmarkStart w:id="144" w:name="_In-sequence_SDU_delivery"/>
      <w:bookmarkStart w:id="145" w:name="_Ref466040673"/>
      <w:bookmarkEnd w:id="144"/>
      <w:r>
        <w:t>Annex – Agreements from previous meetings</w:t>
      </w:r>
      <w:bookmarkEnd w:id="145"/>
    </w:p>
    <w:p w14:paraId="4903CA6F" w14:textId="71EE5DD0" w:rsidR="00F237D6" w:rsidRPr="00F237D6" w:rsidRDefault="00F237D6" w:rsidP="00F237D6">
      <w:r>
        <w:t xml:space="preserve">In the following we provide the recent RAN1- and RAN2 agreements related to system information and initial access. </w:t>
      </w:r>
    </w:p>
    <w:tbl>
      <w:tblPr>
        <w:tblStyle w:val="TableGrid"/>
        <w:tblW w:w="0" w:type="auto"/>
        <w:tblLook w:val="05E0" w:firstRow="1" w:lastRow="1" w:firstColumn="1" w:lastColumn="1" w:noHBand="0" w:noVBand="1"/>
      </w:tblPr>
      <w:tblGrid>
        <w:gridCol w:w="9855"/>
      </w:tblGrid>
      <w:tr w:rsidR="00F237D6" w14:paraId="670C752D" w14:textId="77777777" w:rsidTr="00966A62">
        <w:tc>
          <w:tcPr>
            <w:tcW w:w="9855" w:type="dxa"/>
          </w:tcPr>
          <w:p w14:paraId="4B6F3554" w14:textId="77777777" w:rsidR="00F237D6" w:rsidRDefault="00F237D6" w:rsidP="00966A62">
            <w:pPr>
              <w:tabs>
                <w:tab w:val="left" w:pos="340"/>
              </w:tabs>
              <w:ind w:left="340" w:hanging="340"/>
            </w:pPr>
            <w:r>
              <w:rPr>
                <w:b/>
              </w:rPr>
              <w:t>RAN1-86bis Agreements</w:t>
            </w:r>
          </w:p>
          <w:p w14:paraId="045DB195" w14:textId="77777777" w:rsidR="00F237D6" w:rsidRDefault="00F237D6" w:rsidP="00966A62">
            <w:pPr>
              <w:tabs>
                <w:tab w:val="left" w:pos="340"/>
              </w:tabs>
              <w:ind w:left="340" w:hanging="340"/>
            </w:pPr>
            <w:r>
              <w:t>•</w:t>
            </w:r>
            <w:r>
              <w:tab/>
              <w:t xml:space="preserve">NR defines at least one broadcast channel: NR-PBCH </w:t>
            </w:r>
          </w:p>
          <w:p w14:paraId="19726158" w14:textId="77777777" w:rsidR="00F237D6" w:rsidRDefault="00F237D6" w:rsidP="00966A62">
            <w:pPr>
              <w:tabs>
                <w:tab w:val="left" w:pos="340"/>
              </w:tabs>
              <w:ind w:left="680" w:hanging="340"/>
            </w:pPr>
            <w:r>
              <w:t>–</w:t>
            </w:r>
            <w:r>
              <w:tab/>
              <w:t>NR-PBCH decoding is based on the fixed relationship with NR-PSS and/or NR-SSS resource position irrespective of duplex mode and beam operation type at least within a given frequency range and CP overhead</w:t>
            </w:r>
          </w:p>
          <w:p w14:paraId="540D39FE" w14:textId="77777777" w:rsidR="00F237D6" w:rsidRDefault="00F237D6" w:rsidP="00966A62">
            <w:pPr>
              <w:tabs>
                <w:tab w:val="left" w:pos="340"/>
              </w:tabs>
              <w:ind w:left="340" w:hanging="340"/>
            </w:pPr>
            <w:r>
              <w:t>•</w:t>
            </w:r>
            <w:r>
              <w:tab/>
              <w:t>FFS: Unlicensed spectrum case</w:t>
            </w:r>
          </w:p>
          <w:p w14:paraId="1A76BAFD" w14:textId="77777777" w:rsidR="00F237D6" w:rsidRDefault="00F237D6" w:rsidP="00966A62">
            <w:pPr>
              <w:tabs>
                <w:tab w:val="left" w:pos="340"/>
              </w:tabs>
              <w:ind w:left="680" w:hanging="340"/>
            </w:pPr>
            <w:r>
              <w:t>–</w:t>
            </w:r>
            <w:r>
              <w:tab/>
              <w:t>FFS relationship between NR-PBCH subcarrier spacing and NR-PSS and/or SSS subcarrier spacing</w:t>
            </w:r>
          </w:p>
          <w:p w14:paraId="57F03D19" w14:textId="77777777" w:rsidR="00F237D6" w:rsidRDefault="00F237D6" w:rsidP="00966A62">
            <w:pPr>
              <w:tabs>
                <w:tab w:val="left" w:pos="340"/>
              </w:tabs>
              <w:ind w:left="680" w:hanging="340"/>
            </w:pPr>
            <w:r>
              <w:t>–</w:t>
            </w:r>
            <w:r>
              <w:tab/>
              <w:t>Following broadcasting schemes to carry essential system information can be considered</w:t>
            </w:r>
          </w:p>
          <w:p w14:paraId="3664C2F9" w14:textId="77777777" w:rsidR="00F237D6" w:rsidRDefault="00F237D6" w:rsidP="00966A62">
            <w:pPr>
              <w:tabs>
                <w:tab w:val="left" w:pos="340"/>
              </w:tabs>
              <w:ind w:left="907" w:hanging="340"/>
            </w:pPr>
            <w:r>
              <w:t>•</w:t>
            </w:r>
            <w:r>
              <w:tab/>
              <w:t>Option 1: NR-PBCH carries a part of essential system information for initial access including information necessary for UE to receive channel carrying remaining essential system information</w:t>
            </w:r>
          </w:p>
          <w:p w14:paraId="52988A98" w14:textId="77777777" w:rsidR="00F237D6" w:rsidRDefault="00F237D6" w:rsidP="00966A62">
            <w:pPr>
              <w:tabs>
                <w:tab w:val="left" w:pos="340"/>
              </w:tabs>
              <w:ind w:left="907" w:hanging="340"/>
            </w:pPr>
            <w:r>
              <w:t>•</w:t>
            </w:r>
            <w:r>
              <w:tab/>
              <w:t>Option 2: NR-PBCH carries minimum information necessary for UE to perform initial UL transmission (not limited to NR-PRACH) in addition to information in Option 1</w:t>
            </w:r>
          </w:p>
          <w:p w14:paraId="4109D5A4" w14:textId="77777777" w:rsidR="00F237D6" w:rsidRDefault="00F237D6" w:rsidP="00966A62">
            <w:pPr>
              <w:tabs>
                <w:tab w:val="left" w:pos="340"/>
              </w:tabs>
              <w:ind w:left="907" w:hanging="340"/>
            </w:pPr>
            <w:r>
              <w:lastRenderedPageBreak/>
              <w:t>•</w:t>
            </w:r>
            <w:r>
              <w:tab/>
              <w:t>Option 3: NR-PBCH carries all essential system information for initial access</w:t>
            </w:r>
          </w:p>
          <w:p w14:paraId="3155C80D" w14:textId="77777777" w:rsidR="00F237D6" w:rsidRDefault="00F237D6" w:rsidP="00966A62">
            <w:pPr>
              <w:tabs>
                <w:tab w:val="left" w:pos="340"/>
              </w:tabs>
              <w:ind w:left="907" w:hanging="340"/>
            </w:pPr>
            <w:r>
              <w:t>•</w:t>
            </w:r>
            <w:r>
              <w:tab/>
              <w:t>Other options are not precluded</w:t>
            </w:r>
          </w:p>
          <w:p w14:paraId="42E85B89" w14:textId="77777777" w:rsidR="00F237D6" w:rsidRPr="00EF55AE" w:rsidRDefault="00F237D6" w:rsidP="00966A62">
            <w:pPr>
              <w:tabs>
                <w:tab w:val="left" w:pos="340"/>
              </w:tabs>
              <w:ind w:left="340" w:hanging="340"/>
            </w:pPr>
          </w:p>
        </w:tc>
      </w:tr>
    </w:tbl>
    <w:p w14:paraId="63F83A74" w14:textId="77777777" w:rsidR="00F237D6" w:rsidRDefault="00F237D6" w:rsidP="00F237D6"/>
    <w:tbl>
      <w:tblPr>
        <w:tblStyle w:val="TableGrid"/>
        <w:tblW w:w="0" w:type="auto"/>
        <w:tblLook w:val="05E0" w:firstRow="1" w:lastRow="1" w:firstColumn="1" w:lastColumn="1" w:noHBand="0" w:noVBand="1"/>
      </w:tblPr>
      <w:tblGrid>
        <w:gridCol w:w="9855"/>
      </w:tblGrid>
      <w:tr w:rsidR="00F237D6" w14:paraId="7C8690E6" w14:textId="77777777" w:rsidTr="00966A62">
        <w:tc>
          <w:tcPr>
            <w:tcW w:w="9855" w:type="dxa"/>
          </w:tcPr>
          <w:p w14:paraId="44E75EB0" w14:textId="77777777" w:rsidR="00F237D6" w:rsidRDefault="00F237D6" w:rsidP="00966A62">
            <w:pPr>
              <w:tabs>
                <w:tab w:val="left" w:pos="340"/>
              </w:tabs>
              <w:ind w:left="340" w:hanging="340"/>
            </w:pPr>
            <w:r>
              <w:rPr>
                <w:b/>
              </w:rPr>
              <w:t>RAN2-95bis Agreements</w:t>
            </w:r>
          </w:p>
          <w:p w14:paraId="7B286B03" w14:textId="77777777" w:rsidR="00F237D6" w:rsidRDefault="00F237D6" w:rsidP="00966A62">
            <w:pPr>
              <w:tabs>
                <w:tab w:val="left" w:pos="340"/>
              </w:tabs>
              <w:ind w:left="340" w:hanging="340"/>
            </w:pPr>
            <w:r>
              <w:t xml:space="preserve">1: </w:t>
            </w:r>
            <w:r>
              <w:tab/>
              <w:t>For on demand SI, other SIs may be broadcasted at configurable periodicity (equivalent to SI period in LTE) and for a certain duration.</w:t>
            </w:r>
          </w:p>
          <w:p w14:paraId="589E5391" w14:textId="77777777" w:rsidR="00F237D6" w:rsidRDefault="00F237D6" w:rsidP="00966A62">
            <w:pPr>
              <w:tabs>
                <w:tab w:val="left" w:pos="340"/>
              </w:tabs>
              <w:ind w:left="340" w:hanging="340"/>
            </w:pPr>
            <w:r>
              <w:t>2</w:t>
            </w:r>
            <w:r>
              <w:tab/>
              <w:t>Request of the other SI by idle and “new state” UE should be performed without state transition.</w:t>
            </w:r>
          </w:p>
          <w:p w14:paraId="4CF8B6B8" w14:textId="77777777" w:rsidR="00F237D6" w:rsidRPr="00EF55AE" w:rsidRDefault="00F237D6" w:rsidP="00966A62">
            <w:pPr>
              <w:tabs>
                <w:tab w:val="left" w:pos="340"/>
              </w:tabs>
              <w:ind w:left="340" w:hanging="340"/>
            </w:pPr>
            <w:r>
              <w:t>3</w:t>
            </w:r>
            <w:r>
              <w:tab/>
              <w:t>For an SI required by the UE, the UE should know whether it is available in the cell and whether it is broadcast or not before it sends the other SI request (e.g. by checking minimum SI).</w:t>
            </w:r>
          </w:p>
        </w:tc>
      </w:tr>
    </w:tbl>
    <w:p w14:paraId="5171C283" w14:textId="28E9A1E9" w:rsidR="00F237D6" w:rsidRDefault="00F237D6" w:rsidP="00F237D6">
      <w:pPr>
        <w:rPr>
          <w:lang w:eastAsia="ja-JP"/>
        </w:rPr>
      </w:pPr>
    </w:p>
    <w:tbl>
      <w:tblPr>
        <w:tblStyle w:val="TableGrid"/>
        <w:tblW w:w="0" w:type="auto"/>
        <w:tblLook w:val="05E0" w:firstRow="1" w:lastRow="1" w:firstColumn="1" w:lastColumn="1" w:noHBand="0" w:noVBand="1"/>
      </w:tblPr>
      <w:tblGrid>
        <w:gridCol w:w="9779"/>
      </w:tblGrid>
      <w:tr w:rsidR="00F237D6" w14:paraId="5BA5A303" w14:textId="77777777" w:rsidTr="00F237D6">
        <w:tc>
          <w:tcPr>
            <w:tcW w:w="9779" w:type="dxa"/>
          </w:tcPr>
          <w:p w14:paraId="4730D7E6" w14:textId="77777777" w:rsidR="00F237D6" w:rsidRDefault="00F237D6" w:rsidP="00F237D6">
            <w:pPr>
              <w:rPr>
                <w:b/>
                <w:lang w:eastAsia="ja-JP"/>
              </w:rPr>
            </w:pPr>
            <w:r w:rsidRPr="00F237D6">
              <w:rPr>
                <w:b/>
                <w:lang w:eastAsia="ja-JP"/>
              </w:rPr>
              <w:t>RAN2-95bis Agreements</w:t>
            </w:r>
          </w:p>
          <w:p w14:paraId="200C9D00" w14:textId="246EBC0C" w:rsidR="00F237D6" w:rsidRDefault="00F237D6" w:rsidP="00F237D6">
            <w:pPr>
              <w:rPr>
                <w:lang w:eastAsia="ja-JP"/>
              </w:rPr>
            </w:pPr>
            <w:r>
              <w:rPr>
                <w:lang w:eastAsia="ja-JP"/>
              </w:rPr>
              <w:t>1. In addition to basic information for initial access to the cell, the minimum SIs should include the scheduling information for broadcasted SIs/</w:t>
            </w:r>
          </w:p>
          <w:p w14:paraId="7348141C" w14:textId="1EEFD667" w:rsidR="00F237D6" w:rsidRDefault="00F237D6" w:rsidP="00F237D6">
            <w:pPr>
              <w:rPr>
                <w:lang w:eastAsia="ja-JP"/>
              </w:rPr>
            </w:pPr>
            <w:r>
              <w:rPr>
                <w:lang w:eastAsia="ja-JP"/>
              </w:rPr>
              <w:t>2. PWS information can be classified into other SI. FFS whether this PWS would need additional enhancements.</w:t>
            </w:r>
          </w:p>
          <w:p w14:paraId="253EA5E5" w14:textId="77777777" w:rsidR="00F237D6" w:rsidRDefault="00F237D6" w:rsidP="00F237D6">
            <w:pPr>
              <w:rPr>
                <w:lang w:eastAsia="ja-JP"/>
              </w:rPr>
            </w:pPr>
          </w:p>
          <w:p w14:paraId="6F6F112A" w14:textId="77777777" w:rsidR="00F237D6" w:rsidRPr="00A31B13" w:rsidRDefault="00F237D6" w:rsidP="00F237D6">
            <w:pPr>
              <w:rPr>
                <w:strike/>
                <w:lang w:eastAsia="ja-JP"/>
              </w:rPr>
            </w:pPr>
            <w:r w:rsidRPr="00A31B13">
              <w:rPr>
                <w:strike/>
                <w:lang w:eastAsia="ja-JP"/>
              </w:rPr>
              <w:t>FFS Whether the minimum SIs is broadcasted periodically in every cell on which a UE can camp</w:t>
            </w:r>
          </w:p>
          <w:p w14:paraId="0EFEAFA9" w14:textId="36A82659" w:rsidR="00F237D6" w:rsidRPr="00A31B13" w:rsidRDefault="00F237D6" w:rsidP="00F237D6">
            <w:pPr>
              <w:tabs>
                <w:tab w:val="left" w:pos="340"/>
              </w:tabs>
              <w:ind w:left="340" w:hanging="340"/>
              <w:rPr>
                <w:strike/>
                <w:lang w:eastAsia="ja-JP"/>
              </w:rPr>
            </w:pPr>
            <w:r w:rsidRPr="00A31B13">
              <w:rPr>
                <w:strike/>
                <w:lang w:eastAsia="ja-JP"/>
              </w:rPr>
              <w:t>FFS Whether there are cells in the system where the UE cannot camp.</w:t>
            </w:r>
          </w:p>
        </w:tc>
      </w:tr>
    </w:tbl>
    <w:p w14:paraId="25F54335" w14:textId="04D43267" w:rsidR="00F237D6" w:rsidRDefault="00F237D6" w:rsidP="00F237D6">
      <w:pPr>
        <w:rPr>
          <w:lang w:eastAsia="ja-JP"/>
        </w:rPr>
      </w:pPr>
    </w:p>
    <w:tbl>
      <w:tblPr>
        <w:tblStyle w:val="TableGrid"/>
        <w:tblW w:w="0" w:type="auto"/>
        <w:tblLook w:val="05E0" w:firstRow="1" w:lastRow="1" w:firstColumn="1" w:lastColumn="1" w:noHBand="0" w:noVBand="1"/>
      </w:tblPr>
      <w:tblGrid>
        <w:gridCol w:w="9779"/>
      </w:tblGrid>
      <w:tr w:rsidR="00A31B13" w14:paraId="679D9AE9" w14:textId="77777777" w:rsidTr="00AC02AC">
        <w:tc>
          <w:tcPr>
            <w:tcW w:w="9779" w:type="dxa"/>
          </w:tcPr>
          <w:p w14:paraId="6CAEB554" w14:textId="77777777" w:rsidR="00A31B13" w:rsidRDefault="00A31B13" w:rsidP="00AC02AC">
            <w:pPr>
              <w:rPr>
                <w:b/>
                <w:lang w:eastAsia="ja-JP"/>
              </w:rPr>
            </w:pPr>
            <w:r w:rsidRPr="00F237D6">
              <w:rPr>
                <w:b/>
                <w:lang w:eastAsia="ja-JP"/>
              </w:rPr>
              <w:t>RAN2-9</w:t>
            </w:r>
            <w:r>
              <w:rPr>
                <w:b/>
                <w:lang w:eastAsia="ja-JP"/>
              </w:rPr>
              <w:t>6</w:t>
            </w:r>
            <w:r w:rsidRPr="00F237D6">
              <w:rPr>
                <w:b/>
                <w:lang w:eastAsia="ja-JP"/>
              </w:rPr>
              <w:t xml:space="preserve"> Agreements</w:t>
            </w:r>
          </w:p>
          <w:p w14:paraId="183951EC" w14:textId="77777777" w:rsidR="00A31B13" w:rsidRDefault="00A31B13" w:rsidP="00A31B13">
            <w:pPr>
              <w:tabs>
                <w:tab w:val="left" w:pos="340"/>
              </w:tabs>
              <w:ind w:left="340" w:hanging="340"/>
              <w:rPr>
                <w:lang w:eastAsia="ja-JP"/>
              </w:rPr>
            </w:pPr>
            <w:r>
              <w:rPr>
                <w:lang w:eastAsia="ja-JP"/>
              </w:rPr>
              <w:t xml:space="preserve">1: </w:t>
            </w:r>
            <w:r>
              <w:rPr>
                <w:lang w:eastAsia="ja-JP"/>
              </w:rPr>
              <w:tab/>
              <w:t>For a cell/frequency that is considered for camping by UE, then UE should not be required to acquire minimum system information from other cell/frequency layer (this does not preclude reception via SFN that is under discussion in RAN1). This does not preclude the case that UE applies stored system information from previously visited cell(s).</w:t>
            </w:r>
          </w:p>
          <w:p w14:paraId="6A089210" w14:textId="77777777" w:rsidR="00A31B13" w:rsidRDefault="00A31B13" w:rsidP="00A31B13">
            <w:pPr>
              <w:tabs>
                <w:tab w:val="left" w:pos="340"/>
              </w:tabs>
              <w:ind w:left="340" w:hanging="340"/>
              <w:rPr>
                <w:lang w:eastAsia="ja-JP"/>
              </w:rPr>
            </w:pPr>
            <w:r>
              <w:rPr>
                <w:lang w:eastAsia="ja-JP"/>
              </w:rPr>
              <w:t xml:space="preserve">2: </w:t>
            </w:r>
            <w:r>
              <w:rPr>
                <w:lang w:eastAsia="ja-JP"/>
              </w:rPr>
              <w:tab/>
              <w:t xml:space="preserve">There may be cells in the system on which the UE cannot camp and do not broadcast minimum system information </w:t>
            </w:r>
          </w:p>
          <w:p w14:paraId="65D86D04" w14:textId="77777777" w:rsidR="00A31B13" w:rsidRDefault="00A31B13" w:rsidP="00A31B13">
            <w:pPr>
              <w:tabs>
                <w:tab w:val="left" w:pos="340"/>
              </w:tabs>
              <w:ind w:left="340" w:hanging="340"/>
              <w:rPr>
                <w:lang w:eastAsia="ja-JP"/>
              </w:rPr>
            </w:pPr>
            <w:r>
              <w:rPr>
                <w:lang w:eastAsia="ja-JP"/>
              </w:rPr>
              <w:t>3:</w:t>
            </w:r>
            <w:r>
              <w:rPr>
                <w:lang w:eastAsia="ja-JP"/>
              </w:rPr>
              <w:tab/>
              <w:t xml:space="preserve">If UE cannot determine the full minimum SI of a cell (by receiving from that cell or from valid stored information from previous cells), UE shall consider that cell as barred. It is desirable for the UE to know very quickly that this cell is not </w:t>
            </w:r>
            <w:proofErr w:type="spellStart"/>
            <w:r>
              <w:rPr>
                <w:lang w:eastAsia="ja-JP"/>
              </w:rPr>
              <w:t>campable</w:t>
            </w:r>
            <w:proofErr w:type="spellEnd"/>
            <w:r>
              <w:rPr>
                <w:lang w:eastAsia="ja-JP"/>
              </w:rPr>
              <w:t>.</w:t>
            </w:r>
          </w:p>
          <w:p w14:paraId="5603B758" w14:textId="3ADB204C" w:rsidR="00A31B13" w:rsidRPr="00F237D6" w:rsidRDefault="00A31B13" w:rsidP="00A31B13">
            <w:pPr>
              <w:tabs>
                <w:tab w:val="left" w:pos="340"/>
              </w:tabs>
              <w:ind w:left="340" w:hanging="340"/>
              <w:rPr>
                <w:lang w:eastAsia="ja-JP"/>
              </w:rPr>
            </w:pPr>
            <w:r>
              <w:rPr>
                <w:lang w:eastAsia="ja-JP"/>
              </w:rPr>
              <w:t>4</w:t>
            </w:r>
            <w:r>
              <w:rPr>
                <w:lang w:eastAsia="ja-JP"/>
              </w:rPr>
              <w:tab/>
              <w:t>Each cell on which UE is allowed to camp broadcasts at least some contents of the minimum system information.</w:t>
            </w:r>
          </w:p>
        </w:tc>
      </w:tr>
    </w:tbl>
    <w:p w14:paraId="5B9E59C8" w14:textId="41CA7A58" w:rsidR="00A31B13" w:rsidRDefault="00A31B13" w:rsidP="00F237D6">
      <w:pPr>
        <w:rPr>
          <w:lang w:eastAsia="ja-JP"/>
        </w:rPr>
      </w:pPr>
    </w:p>
    <w:tbl>
      <w:tblPr>
        <w:tblStyle w:val="TableGrid"/>
        <w:tblW w:w="0" w:type="auto"/>
        <w:tblLook w:val="05E0" w:firstRow="1" w:lastRow="1" w:firstColumn="1" w:lastColumn="1" w:noHBand="0" w:noVBand="1"/>
      </w:tblPr>
      <w:tblGrid>
        <w:gridCol w:w="9779"/>
      </w:tblGrid>
      <w:tr w:rsidR="00A31B13" w14:paraId="65FC666E" w14:textId="77777777" w:rsidTr="00AC02AC">
        <w:tc>
          <w:tcPr>
            <w:tcW w:w="9779" w:type="dxa"/>
          </w:tcPr>
          <w:p w14:paraId="530B97E7" w14:textId="2FD3211F" w:rsidR="00A31B13" w:rsidRDefault="00A31B13" w:rsidP="00AC02AC">
            <w:pPr>
              <w:rPr>
                <w:b/>
                <w:lang w:eastAsia="ja-JP"/>
              </w:rPr>
            </w:pPr>
            <w:r w:rsidRPr="00F237D6">
              <w:rPr>
                <w:b/>
                <w:lang w:eastAsia="ja-JP"/>
              </w:rPr>
              <w:t>RAN2-9</w:t>
            </w:r>
            <w:r>
              <w:rPr>
                <w:b/>
                <w:lang w:eastAsia="ja-JP"/>
              </w:rPr>
              <w:t>6</w:t>
            </w:r>
            <w:r w:rsidRPr="00F237D6">
              <w:rPr>
                <w:b/>
                <w:lang w:eastAsia="ja-JP"/>
              </w:rPr>
              <w:t xml:space="preserve"> Agreements</w:t>
            </w:r>
          </w:p>
          <w:p w14:paraId="68E6946A" w14:textId="39311047" w:rsidR="00A31B13" w:rsidRDefault="00A31B13" w:rsidP="00A31B13">
            <w:pPr>
              <w:tabs>
                <w:tab w:val="left" w:pos="340"/>
              </w:tabs>
              <w:ind w:left="340" w:hanging="340"/>
              <w:rPr>
                <w:lang w:eastAsia="ja-JP"/>
              </w:rPr>
            </w:pPr>
            <w:r>
              <w:rPr>
                <w:lang w:eastAsia="ja-JP"/>
              </w:rPr>
              <w:t>1:</w:t>
            </w:r>
            <w:r>
              <w:rPr>
                <w:lang w:eastAsia="ja-JP"/>
              </w:rPr>
              <w:tab/>
              <w:t>The minimum SI should provide the information of Other SIs available in the cell, including the SIB type and validity information.</w:t>
            </w:r>
          </w:p>
          <w:p w14:paraId="70D892A0" w14:textId="10A154E6" w:rsidR="00A31B13" w:rsidRDefault="00A31B13" w:rsidP="00A31B13">
            <w:pPr>
              <w:tabs>
                <w:tab w:val="left" w:pos="340"/>
              </w:tabs>
              <w:ind w:left="340" w:hanging="340"/>
              <w:rPr>
                <w:lang w:eastAsia="ja-JP"/>
              </w:rPr>
            </w:pPr>
            <w:r>
              <w:rPr>
                <w:lang w:eastAsia="ja-JP"/>
              </w:rPr>
              <w:t>2:</w:t>
            </w:r>
            <w:r>
              <w:rPr>
                <w:lang w:eastAsia="ja-JP"/>
              </w:rPr>
              <w:tab/>
              <w:t>UE checks the scheduling information of the other SI in the minimum SI to detect whether a specific SIB is being broadcasted or not.</w:t>
            </w:r>
          </w:p>
          <w:p w14:paraId="3F7E0873" w14:textId="48C73B87" w:rsidR="00A31B13" w:rsidRDefault="00A31B13" w:rsidP="00A31B13">
            <w:pPr>
              <w:tabs>
                <w:tab w:val="left" w:pos="340"/>
              </w:tabs>
              <w:ind w:left="340" w:hanging="340"/>
              <w:rPr>
                <w:lang w:eastAsia="ja-JP"/>
              </w:rPr>
            </w:pPr>
            <w:r>
              <w:rPr>
                <w:lang w:eastAsia="ja-JP"/>
              </w:rPr>
              <w:t>3:</w:t>
            </w:r>
            <w:r>
              <w:rPr>
                <w:lang w:eastAsia="ja-JP"/>
              </w:rPr>
              <w:tab/>
              <w:t>The SI transmission window in LTE is baseline for NR.</w:t>
            </w:r>
          </w:p>
          <w:p w14:paraId="6116F539" w14:textId="42CBBE1E" w:rsidR="00A31B13" w:rsidRDefault="00A31B13" w:rsidP="00A31B13">
            <w:pPr>
              <w:tabs>
                <w:tab w:val="left" w:pos="340"/>
              </w:tabs>
              <w:ind w:left="340" w:hanging="340"/>
              <w:rPr>
                <w:lang w:eastAsia="ja-JP"/>
              </w:rPr>
            </w:pPr>
            <w:r>
              <w:rPr>
                <w:lang w:eastAsia="ja-JP"/>
              </w:rPr>
              <w:t xml:space="preserve">4:  The scheduling information for other SI should include SIB type, validity information, periodicity, SI-window information. </w:t>
            </w:r>
          </w:p>
          <w:p w14:paraId="48CA768E" w14:textId="77777777" w:rsidR="00A31B13" w:rsidRDefault="00A31B13" w:rsidP="00A31B13">
            <w:pPr>
              <w:tabs>
                <w:tab w:val="left" w:pos="340"/>
              </w:tabs>
              <w:ind w:left="340" w:hanging="340"/>
              <w:rPr>
                <w:lang w:eastAsia="ja-JP"/>
              </w:rPr>
            </w:pPr>
            <w:r>
              <w:rPr>
                <w:lang w:eastAsia="ja-JP"/>
              </w:rPr>
              <w:t>FFS: Whether MSG1 and/or MSG3 is used to carry other SI request.</w:t>
            </w:r>
          </w:p>
          <w:p w14:paraId="114A2F11" w14:textId="058D62F3" w:rsidR="00A31B13" w:rsidRPr="00F237D6" w:rsidRDefault="00A31B13" w:rsidP="00A31B13">
            <w:pPr>
              <w:tabs>
                <w:tab w:val="left" w:pos="340"/>
              </w:tabs>
              <w:ind w:left="340" w:hanging="340"/>
              <w:rPr>
                <w:lang w:eastAsia="ja-JP"/>
              </w:rPr>
            </w:pPr>
            <w:r>
              <w:rPr>
                <w:lang w:eastAsia="ja-JP"/>
              </w:rPr>
              <w:t>5:</w:t>
            </w:r>
            <w:r>
              <w:rPr>
                <w:lang w:eastAsia="ja-JP"/>
              </w:rPr>
              <w:tab/>
              <w:t>For UEs in connected, dedicated RRC signalling can be used for the request and delivery of other SI.</w:t>
            </w:r>
          </w:p>
        </w:tc>
      </w:tr>
    </w:tbl>
    <w:p w14:paraId="3267DCEE" w14:textId="4BB7E86C" w:rsidR="00A31B13" w:rsidRDefault="00A31B13" w:rsidP="000374DD">
      <w:pPr>
        <w:pStyle w:val="Doc-text2"/>
      </w:pPr>
    </w:p>
    <w:p w14:paraId="695C4203" w14:textId="38C68D4B" w:rsidR="00EC3C08" w:rsidRDefault="00EC3C08" w:rsidP="000374DD">
      <w:pPr>
        <w:pStyle w:val="Doc-text2"/>
      </w:pPr>
    </w:p>
    <w:tbl>
      <w:tblPr>
        <w:tblStyle w:val="TableGrid"/>
        <w:tblW w:w="0" w:type="auto"/>
        <w:tblLook w:val="05E0" w:firstRow="1" w:lastRow="1" w:firstColumn="1" w:lastColumn="1" w:noHBand="0" w:noVBand="1"/>
      </w:tblPr>
      <w:tblGrid>
        <w:gridCol w:w="9779"/>
      </w:tblGrid>
      <w:tr w:rsidR="00EC3C08" w14:paraId="1120075C" w14:textId="77777777" w:rsidTr="00B21437">
        <w:tc>
          <w:tcPr>
            <w:tcW w:w="9779" w:type="dxa"/>
          </w:tcPr>
          <w:p w14:paraId="12693D52" w14:textId="42F4DF95" w:rsidR="00EC3C08" w:rsidRDefault="00EC3C08" w:rsidP="00B21437">
            <w:pPr>
              <w:rPr>
                <w:b/>
                <w:lang w:eastAsia="ja-JP"/>
              </w:rPr>
            </w:pPr>
            <w:r w:rsidRPr="00F237D6">
              <w:rPr>
                <w:b/>
                <w:lang w:eastAsia="ja-JP"/>
              </w:rPr>
              <w:lastRenderedPageBreak/>
              <w:t>RAN2-</w:t>
            </w:r>
            <w:r>
              <w:rPr>
                <w:b/>
                <w:lang w:eastAsia="ja-JP"/>
              </w:rPr>
              <w:t>Ad-Hoc January 2017 -</w:t>
            </w:r>
            <w:r w:rsidRPr="00F237D6">
              <w:rPr>
                <w:b/>
                <w:lang w:eastAsia="ja-JP"/>
              </w:rPr>
              <w:t xml:space="preserve"> Agreements</w:t>
            </w:r>
          </w:p>
          <w:p w14:paraId="7900CB14" w14:textId="77777777" w:rsidR="00EC3C08" w:rsidRDefault="00EC3C08" w:rsidP="00EC3C08">
            <w:pPr>
              <w:tabs>
                <w:tab w:val="left" w:pos="340"/>
              </w:tabs>
              <w:ind w:left="340" w:hanging="340"/>
              <w:rPr>
                <w:lang w:eastAsia="ja-JP"/>
              </w:rPr>
            </w:pPr>
            <w:r>
              <w:rPr>
                <w:lang w:eastAsia="ja-JP"/>
              </w:rPr>
              <w:t xml:space="preserve">1: </w:t>
            </w:r>
            <w:r>
              <w:rPr>
                <w:lang w:eastAsia="ja-JP"/>
              </w:rPr>
              <w:tab/>
              <w:t xml:space="preserve">UE can request one or more SIs or all SIs (e.g. SIBs) in single request. </w:t>
            </w:r>
          </w:p>
          <w:p w14:paraId="5C0A7621" w14:textId="77777777" w:rsidR="00EC3C08" w:rsidRDefault="00EC3C08" w:rsidP="00EC3C08">
            <w:pPr>
              <w:tabs>
                <w:tab w:val="left" w:pos="340"/>
              </w:tabs>
              <w:ind w:left="340" w:hanging="340"/>
              <w:rPr>
                <w:lang w:eastAsia="ja-JP"/>
              </w:rPr>
            </w:pPr>
            <w:r>
              <w:rPr>
                <w:lang w:eastAsia="ja-JP"/>
              </w:rPr>
              <w:t xml:space="preserve">2: </w:t>
            </w:r>
            <w:r>
              <w:rPr>
                <w:lang w:eastAsia="ja-JP"/>
              </w:rPr>
              <w:tab/>
              <w:t>One or more SIBs requested by UE are provided using approach 2 i.e. using SI scheduling frame work.</w:t>
            </w:r>
          </w:p>
          <w:p w14:paraId="1F97F378" w14:textId="77777777" w:rsidR="00EC3C08" w:rsidRDefault="00EC3C08" w:rsidP="00EC3C08">
            <w:pPr>
              <w:tabs>
                <w:tab w:val="left" w:pos="340"/>
              </w:tabs>
              <w:ind w:left="340" w:hanging="340"/>
              <w:rPr>
                <w:lang w:eastAsia="ja-JP"/>
              </w:rPr>
            </w:pPr>
            <w:r>
              <w:rPr>
                <w:lang w:eastAsia="ja-JP"/>
              </w:rPr>
              <w:t xml:space="preserve">3: </w:t>
            </w:r>
            <w:r>
              <w:rPr>
                <w:lang w:eastAsia="ja-JP"/>
              </w:rPr>
              <w:tab/>
              <w:t>The scheduling information for other SI includes SIB type, validity information, periodicity, and SI-window information in minimum SI irrespective of whether other SI is periodically broadcasted or provided on demand.</w:t>
            </w:r>
          </w:p>
          <w:p w14:paraId="23640C53" w14:textId="77777777" w:rsidR="00EC3C08" w:rsidRDefault="00EC3C08" w:rsidP="00EC3C08">
            <w:pPr>
              <w:tabs>
                <w:tab w:val="left" w:pos="340"/>
              </w:tabs>
              <w:ind w:left="340" w:hanging="340"/>
              <w:rPr>
                <w:lang w:eastAsia="ja-JP"/>
              </w:rPr>
            </w:pPr>
            <w:r>
              <w:rPr>
                <w:lang w:eastAsia="ja-JP"/>
              </w:rPr>
              <w:t>FFS Whether there is an additional indication that an on demand SI is actually being broadcast at this instant in time.</w:t>
            </w:r>
          </w:p>
          <w:p w14:paraId="3AEF8076" w14:textId="4D1AE488" w:rsidR="00EC3C08" w:rsidRPr="00F237D6" w:rsidRDefault="00EC3C08" w:rsidP="00EC3C08">
            <w:pPr>
              <w:tabs>
                <w:tab w:val="left" w:pos="340"/>
              </w:tabs>
              <w:ind w:left="340" w:hanging="340"/>
              <w:rPr>
                <w:lang w:eastAsia="ja-JP"/>
              </w:rPr>
            </w:pPr>
            <w:r>
              <w:rPr>
                <w:lang w:eastAsia="ja-JP"/>
              </w:rPr>
              <w:t xml:space="preserve">4:  </w:t>
            </w:r>
            <w:r>
              <w:rPr>
                <w:lang w:eastAsia="ja-JP"/>
              </w:rPr>
              <w:tab/>
              <w:t>If minimum SI indicates that a SIB is not broadcasted, then UE does not assume that this SIB is a periodically broadcasted in its SI-Window at every SI-Period. Therefore the UE may send an SI request to receive this SIB. After sending the SI request, for receiving the requested SIB, UE monitors the SI window of requested SIB in one or more SI periods of that SIB</w:t>
            </w:r>
          </w:p>
        </w:tc>
      </w:tr>
    </w:tbl>
    <w:p w14:paraId="0EC8CA31" w14:textId="4955789B" w:rsidR="000374DD" w:rsidRDefault="000374DD" w:rsidP="00EC3C08">
      <w:pPr>
        <w:pStyle w:val="Doc-text2"/>
      </w:pPr>
    </w:p>
    <w:tbl>
      <w:tblPr>
        <w:tblStyle w:val="TableGrid"/>
        <w:tblW w:w="0" w:type="auto"/>
        <w:tblInd w:w="-5" w:type="dxa"/>
        <w:tblLook w:val="05E0" w:firstRow="1" w:lastRow="1" w:firstColumn="1" w:lastColumn="1" w:noHBand="0" w:noVBand="1"/>
      </w:tblPr>
      <w:tblGrid>
        <w:gridCol w:w="9634"/>
      </w:tblGrid>
      <w:tr w:rsidR="00B71FD8" w14:paraId="418459B5" w14:textId="77777777" w:rsidTr="00B71FD8">
        <w:tc>
          <w:tcPr>
            <w:tcW w:w="9634" w:type="dxa"/>
          </w:tcPr>
          <w:p w14:paraId="736372D5" w14:textId="57B3935F" w:rsidR="00B71FD8" w:rsidRPr="00B71FD8" w:rsidRDefault="00B71FD8" w:rsidP="00B71FD8">
            <w:pPr>
              <w:pStyle w:val="Doc-text2"/>
              <w:tabs>
                <w:tab w:val="left" w:pos="340"/>
              </w:tabs>
              <w:ind w:left="340" w:hanging="340"/>
              <w:rPr>
                <w:b/>
              </w:rPr>
            </w:pPr>
            <w:r w:rsidRPr="00B71FD8">
              <w:rPr>
                <w:b/>
              </w:rPr>
              <w:t>RAN2-97 Athens</w:t>
            </w:r>
            <w:r>
              <w:rPr>
                <w:b/>
              </w:rPr>
              <w:t xml:space="preserve"> - Agreements</w:t>
            </w:r>
          </w:p>
          <w:p w14:paraId="7D57E720" w14:textId="5C31AA29" w:rsidR="00B71FD8" w:rsidRDefault="00B71FD8" w:rsidP="00B71FD8">
            <w:pPr>
              <w:pStyle w:val="Doc-text2"/>
              <w:tabs>
                <w:tab w:val="left" w:pos="340"/>
              </w:tabs>
              <w:ind w:left="340" w:hanging="340"/>
            </w:pPr>
          </w:p>
          <w:p w14:paraId="27E33784" w14:textId="6A3CEEC8" w:rsidR="00B71FD8" w:rsidRDefault="00B71FD8" w:rsidP="00B71FD8">
            <w:pPr>
              <w:pStyle w:val="Doc-text2"/>
              <w:tabs>
                <w:tab w:val="left" w:pos="340"/>
              </w:tabs>
              <w:ind w:left="340" w:hanging="340"/>
            </w:pPr>
            <w:r>
              <w:t>1</w:t>
            </w:r>
            <w:r>
              <w:tab/>
              <w:t>Broadcasting some kind of index/identifier in minimum SI to enable the UE to avoid re-acquisition of already stored SI-block(s)/SI message(s). The index/identifier and associated system information can be applicable in more than one cell. System information valid in one  cell may be valid also in other cells.</w:t>
            </w:r>
          </w:p>
          <w:p w14:paraId="3EA1632C" w14:textId="77777777" w:rsidR="00B71FD8" w:rsidRDefault="00B71FD8" w:rsidP="00B71FD8">
            <w:pPr>
              <w:pStyle w:val="Doc-text2"/>
              <w:tabs>
                <w:tab w:val="left" w:pos="340"/>
              </w:tabs>
              <w:ind w:left="340" w:hanging="340"/>
            </w:pPr>
          </w:p>
          <w:p w14:paraId="3AED6D3C" w14:textId="6FCF1D80" w:rsidR="00B71FD8" w:rsidRPr="00B71FD8" w:rsidRDefault="00B71FD8" w:rsidP="00B71FD8">
            <w:pPr>
              <w:pStyle w:val="Doc-text2"/>
              <w:tabs>
                <w:tab w:val="left" w:pos="340"/>
              </w:tabs>
              <w:ind w:left="340" w:hanging="340"/>
            </w:pPr>
            <w:r>
              <w:t xml:space="preserve">FFS what the index/identifier is (e.g. single index or area plus value tag, </w:t>
            </w:r>
            <w:proofErr w:type="spellStart"/>
            <w:r>
              <w:t>etc</w:t>
            </w:r>
            <w:proofErr w:type="spellEnd"/>
            <w:r>
              <w:t>)</w:t>
            </w:r>
          </w:p>
        </w:tc>
      </w:tr>
    </w:tbl>
    <w:p w14:paraId="6F00B42A" w14:textId="30D436C9" w:rsidR="00B71FD8" w:rsidRDefault="00B71FD8" w:rsidP="00EC3C08">
      <w:pPr>
        <w:pStyle w:val="Doc-text2"/>
      </w:pPr>
    </w:p>
    <w:tbl>
      <w:tblPr>
        <w:tblStyle w:val="TableGrid"/>
        <w:tblW w:w="0" w:type="auto"/>
        <w:tblInd w:w="-5" w:type="dxa"/>
        <w:tblLook w:val="05E0" w:firstRow="1" w:lastRow="1" w:firstColumn="1" w:lastColumn="1" w:noHBand="0" w:noVBand="1"/>
      </w:tblPr>
      <w:tblGrid>
        <w:gridCol w:w="9634"/>
      </w:tblGrid>
      <w:tr w:rsidR="00B71FD8" w14:paraId="0F7F1976" w14:textId="77777777" w:rsidTr="00B71FD8">
        <w:tc>
          <w:tcPr>
            <w:tcW w:w="9634" w:type="dxa"/>
          </w:tcPr>
          <w:p w14:paraId="6B0E1974" w14:textId="76258C4C" w:rsidR="00B71FD8" w:rsidRDefault="00B71FD8" w:rsidP="00B71FD8">
            <w:pPr>
              <w:pStyle w:val="Doc-text2"/>
              <w:tabs>
                <w:tab w:val="left" w:pos="340"/>
              </w:tabs>
              <w:ind w:left="340" w:hanging="340"/>
            </w:pPr>
            <w:r>
              <w:rPr>
                <w:b/>
              </w:rPr>
              <w:t>RAN2-97bis Spokane - Agreements</w:t>
            </w:r>
          </w:p>
          <w:p w14:paraId="5751B1C6" w14:textId="77777777" w:rsidR="00B71FD8" w:rsidRDefault="00B71FD8" w:rsidP="00B71FD8">
            <w:pPr>
              <w:pStyle w:val="Doc-text2"/>
              <w:tabs>
                <w:tab w:val="left" w:pos="340"/>
              </w:tabs>
              <w:ind w:left="340" w:hanging="340"/>
            </w:pPr>
          </w:p>
          <w:p w14:paraId="72C84927" w14:textId="77777777" w:rsidR="00CC6999" w:rsidRDefault="00CC6999" w:rsidP="00CC6999">
            <w:pPr>
              <w:pStyle w:val="Doc-text2"/>
              <w:tabs>
                <w:tab w:val="left" w:pos="340"/>
              </w:tabs>
              <w:ind w:left="340" w:hanging="340"/>
            </w:pPr>
            <w:r>
              <w:t>Agreements for on demand request of broadcast SI transmission.</w:t>
            </w:r>
          </w:p>
          <w:p w14:paraId="08AB409A" w14:textId="114D7B17" w:rsidR="00CC6999" w:rsidRDefault="00CC6999" w:rsidP="00CC6999">
            <w:pPr>
              <w:pStyle w:val="Doc-text2"/>
              <w:tabs>
                <w:tab w:val="left" w:pos="340"/>
              </w:tabs>
              <w:ind w:left="340" w:hanging="340"/>
            </w:pPr>
            <w:r>
              <w:t>1:</w:t>
            </w:r>
            <w:r>
              <w:tab/>
              <w:t>For idle and inactive mode, there will be network control whether MSG1 or MSG3 can be used to transmit SI request</w:t>
            </w:r>
          </w:p>
          <w:p w14:paraId="2CDA08EC" w14:textId="77777777" w:rsidR="00CC6999" w:rsidRDefault="00CC6999" w:rsidP="00CC6999">
            <w:pPr>
              <w:pStyle w:val="Doc-text2"/>
              <w:tabs>
                <w:tab w:val="left" w:pos="340"/>
              </w:tabs>
              <w:ind w:left="340" w:hanging="340"/>
            </w:pPr>
            <w:r>
              <w:t xml:space="preserve">2: </w:t>
            </w:r>
            <w:r>
              <w:tab/>
              <w:t xml:space="preserve">If the PRACH preamble and/or PRACH resource specific to each SIB or set of SIBs which the UE needs to acquire is included in minimum SI then SI request is indicated using MSG 1. </w:t>
            </w:r>
          </w:p>
          <w:p w14:paraId="43950952" w14:textId="46491E26" w:rsidR="00CC6999" w:rsidRDefault="00CC6999" w:rsidP="00CC6999">
            <w:pPr>
              <w:pStyle w:val="Doc-text2"/>
              <w:tabs>
                <w:tab w:val="left" w:pos="340"/>
              </w:tabs>
              <w:ind w:left="340" w:hanging="340"/>
            </w:pPr>
            <w:r>
              <w:t xml:space="preserve">3: </w:t>
            </w:r>
            <w:r>
              <w:tab/>
              <w:t>If the PRACH preamble and/or PRACH resource specific to each SIB or set of SIBs which the UE needs to acquire is not included in minimum SI then SI request is included in MSG3.</w:t>
            </w:r>
          </w:p>
          <w:p w14:paraId="7E167277" w14:textId="77777777" w:rsidR="00CC6999" w:rsidRDefault="00CC6999" w:rsidP="00CC6999">
            <w:pPr>
              <w:pStyle w:val="Doc-text2"/>
              <w:tabs>
                <w:tab w:val="left" w:pos="340"/>
              </w:tabs>
              <w:ind w:left="340" w:hanging="340"/>
            </w:pPr>
          </w:p>
          <w:p w14:paraId="4793627C" w14:textId="28A93381" w:rsidR="00CC6999" w:rsidRDefault="00CC6999" w:rsidP="00CC6999">
            <w:pPr>
              <w:pStyle w:val="Doc-text2"/>
              <w:tabs>
                <w:tab w:val="left" w:pos="340"/>
              </w:tabs>
              <w:ind w:left="340" w:hanging="340"/>
            </w:pPr>
            <w:r>
              <w:t>FFS Error handing in case SI is not received</w:t>
            </w:r>
          </w:p>
          <w:p w14:paraId="7E2991F5" w14:textId="77777777" w:rsidR="00CC6999" w:rsidRDefault="00CC6999" w:rsidP="00CC6999">
            <w:pPr>
              <w:pStyle w:val="Doc-text2"/>
              <w:tabs>
                <w:tab w:val="left" w:pos="340"/>
              </w:tabs>
              <w:ind w:left="340" w:hanging="340"/>
            </w:pPr>
          </w:p>
          <w:p w14:paraId="31B1DD2F" w14:textId="7C3604C3" w:rsidR="00B71FD8" w:rsidRPr="00B71FD8" w:rsidRDefault="00CC6999" w:rsidP="00CC6999">
            <w:pPr>
              <w:pStyle w:val="Doc-text2"/>
              <w:tabs>
                <w:tab w:val="left" w:pos="340"/>
              </w:tabs>
              <w:ind w:left="340" w:hanging="340"/>
            </w:pPr>
            <w:r>
              <w:t>FFS whether the request delivered in MSG 3 can be used for unicast delivery or for delivery of SI by dedicated signalling after a transition into connected, or other options</w:t>
            </w:r>
          </w:p>
        </w:tc>
      </w:tr>
    </w:tbl>
    <w:p w14:paraId="07C81993" w14:textId="40B4E0B3" w:rsidR="00001C52" w:rsidRDefault="00001C52" w:rsidP="00EC3C08">
      <w:pPr>
        <w:pStyle w:val="Doc-text2"/>
      </w:pPr>
    </w:p>
    <w:p w14:paraId="25CEB330" w14:textId="1D8EF238" w:rsidR="00001C52" w:rsidRPr="00001C52" w:rsidRDefault="00001C52" w:rsidP="00001C52">
      <w:pPr>
        <w:pStyle w:val="Doc-text2"/>
        <w:pBdr>
          <w:top w:val="single" w:sz="4" w:space="1" w:color="auto"/>
          <w:left w:val="single" w:sz="4" w:space="4" w:color="auto"/>
          <w:bottom w:val="single" w:sz="4" w:space="1" w:color="auto"/>
          <w:right w:val="single" w:sz="4" w:space="4" w:color="auto"/>
        </w:pBdr>
        <w:ind w:left="363"/>
        <w:rPr>
          <w:b/>
        </w:rPr>
      </w:pPr>
      <w:r w:rsidRPr="00001C52">
        <w:rPr>
          <w:b/>
        </w:rPr>
        <w:t>RAN2-98 Hangzhou - Agreements</w:t>
      </w:r>
    </w:p>
    <w:p w14:paraId="6557BFCA" w14:textId="22172C3F" w:rsidR="00001C52" w:rsidRDefault="00001C52" w:rsidP="00001C52">
      <w:pPr>
        <w:pStyle w:val="Doc-text2"/>
        <w:pBdr>
          <w:top w:val="single" w:sz="4" w:space="1" w:color="auto"/>
          <w:left w:val="single" w:sz="4" w:space="4" w:color="auto"/>
          <w:bottom w:val="single" w:sz="4" w:space="1" w:color="auto"/>
          <w:right w:val="single" w:sz="4" w:space="4" w:color="auto"/>
        </w:pBdr>
        <w:ind w:left="363"/>
      </w:pPr>
    </w:p>
    <w:p w14:paraId="6E09362A" w14:textId="6247D094" w:rsidR="006D7CE3" w:rsidRDefault="006D7CE3" w:rsidP="00001C52">
      <w:pPr>
        <w:pStyle w:val="Doc-text2"/>
        <w:pBdr>
          <w:top w:val="single" w:sz="4" w:space="1" w:color="auto"/>
          <w:left w:val="single" w:sz="4" w:space="4" w:color="auto"/>
          <w:bottom w:val="single" w:sz="4" w:space="1" w:color="auto"/>
          <w:right w:val="single" w:sz="4" w:space="4" w:color="auto"/>
        </w:pBdr>
        <w:ind w:left="363"/>
      </w:pPr>
      <w:r>
        <w:t>Agreements regarding preamble mapping for Msg1 based SI request:</w:t>
      </w:r>
    </w:p>
    <w:p w14:paraId="04C2F0F2" w14:textId="2D6CA2E4" w:rsidR="00001C52" w:rsidRDefault="00001C52" w:rsidP="00001C52">
      <w:pPr>
        <w:pStyle w:val="Doc-text2"/>
        <w:pBdr>
          <w:top w:val="single" w:sz="4" w:space="1" w:color="auto"/>
          <w:left w:val="single" w:sz="4" w:space="4" w:color="auto"/>
          <w:bottom w:val="single" w:sz="4" w:space="1" w:color="auto"/>
          <w:right w:val="single" w:sz="4" w:space="4" w:color="auto"/>
        </w:pBdr>
        <w:ind w:left="363"/>
      </w:pPr>
      <w:r>
        <w:t>1:</w:t>
      </w:r>
      <w:r>
        <w:tab/>
        <w:t>For Msg1 based SI request, the minimum granularity of requested SI is one SI message (a set of SIBs as in LTE).</w:t>
      </w:r>
    </w:p>
    <w:p w14:paraId="1BF3B074" w14:textId="65157F56" w:rsidR="00001C52" w:rsidRDefault="00001C52" w:rsidP="00001C52">
      <w:pPr>
        <w:pStyle w:val="Doc-text2"/>
        <w:pBdr>
          <w:top w:val="single" w:sz="4" w:space="1" w:color="auto"/>
          <w:left w:val="single" w:sz="4" w:space="4" w:color="auto"/>
          <w:bottom w:val="single" w:sz="4" w:space="1" w:color="auto"/>
          <w:right w:val="single" w:sz="4" w:space="4" w:color="auto"/>
        </w:pBdr>
        <w:ind w:left="363"/>
      </w:pPr>
      <w:r>
        <w:t>2:</w:t>
      </w:r>
      <w:r>
        <w:tab/>
        <w:t>For Msg1 based SI request, one RACH preamble can be used to request for multiple SI messages.</w:t>
      </w:r>
    </w:p>
    <w:p w14:paraId="6EC5090F" w14:textId="77777777" w:rsidR="00001C52" w:rsidRDefault="00001C52" w:rsidP="00001C52">
      <w:pPr>
        <w:pStyle w:val="Doc-text2"/>
        <w:pBdr>
          <w:top w:val="single" w:sz="4" w:space="1" w:color="auto"/>
          <w:left w:val="single" w:sz="4" w:space="4" w:color="auto"/>
          <w:bottom w:val="single" w:sz="4" w:space="1" w:color="auto"/>
          <w:right w:val="single" w:sz="4" w:space="4" w:color="auto"/>
        </w:pBdr>
        <w:ind w:left="363"/>
      </w:pPr>
    </w:p>
    <w:p w14:paraId="17F98A20" w14:textId="1E34279E" w:rsidR="00001C52" w:rsidRDefault="00001C52" w:rsidP="00001C52">
      <w:pPr>
        <w:pStyle w:val="Doc-text2"/>
        <w:pBdr>
          <w:top w:val="single" w:sz="4" w:space="1" w:color="auto"/>
          <w:left w:val="single" w:sz="4" w:space="4" w:color="auto"/>
          <w:bottom w:val="single" w:sz="4" w:space="1" w:color="auto"/>
          <w:right w:val="single" w:sz="4" w:space="4" w:color="auto"/>
        </w:pBdr>
        <w:ind w:left="363"/>
      </w:pPr>
      <w:r>
        <w:t>Agreements for on-demand request for broadcast delivery:</w:t>
      </w:r>
    </w:p>
    <w:p w14:paraId="5B34A2E6" w14:textId="78F57EBF" w:rsidR="00001C52" w:rsidRDefault="00001C52" w:rsidP="00001C52">
      <w:pPr>
        <w:pStyle w:val="Doc-text2"/>
        <w:pBdr>
          <w:top w:val="single" w:sz="4" w:space="1" w:color="auto"/>
          <w:left w:val="single" w:sz="4" w:space="4" w:color="auto"/>
          <w:bottom w:val="single" w:sz="4" w:space="1" w:color="auto"/>
          <w:right w:val="single" w:sz="4" w:space="4" w:color="auto"/>
        </w:pBdr>
        <w:ind w:left="363"/>
      </w:pPr>
      <w:r>
        <w:t>1</w:t>
      </w:r>
      <w:r>
        <w:tab/>
        <w:t>On demand SI request will maximise commonality with the RACH procedure.</w:t>
      </w:r>
    </w:p>
    <w:p w14:paraId="0D5A3104" w14:textId="3FD01AFA" w:rsidR="00001C52" w:rsidRDefault="00001C52" w:rsidP="00001C52">
      <w:pPr>
        <w:pStyle w:val="Doc-text2"/>
        <w:pBdr>
          <w:top w:val="single" w:sz="4" w:space="1" w:color="auto"/>
          <w:left w:val="single" w:sz="4" w:space="4" w:color="auto"/>
          <w:bottom w:val="single" w:sz="4" w:space="1" w:color="auto"/>
          <w:right w:val="single" w:sz="4" w:space="4" w:color="auto"/>
        </w:pBdr>
        <w:ind w:left="363"/>
      </w:pPr>
      <w:r>
        <w:t>2</w:t>
      </w:r>
      <w:r>
        <w:tab/>
        <w:t>Network sends an acknowledgement in Msg2 to the UE’s SI request sent in Msg1.</w:t>
      </w:r>
    </w:p>
    <w:p w14:paraId="1064B75E" w14:textId="2B881615" w:rsidR="00001C52" w:rsidRDefault="00001C52" w:rsidP="00001C52">
      <w:pPr>
        <w:pStyle w:val="Doc-text2"/>
        <w:pBdr>
          <w:top w:val="single" w:sz="4" w:space="1" w:color="auto"/>
          <w:left w:val="single" w:sz="4" w:space="4" w:color="auto"/>
          <w:bottom w:val="single" w:sz="4" w:space="1" w:color="auto"/>
          <w:right w:val="single" w:sz="4" w:space="4" w:color="auto"/>
        </w:pBdr>
        <w:ind w:left="363"/>
      </w:pPr>
    </w:p>
    <w:p w14:paraId="1EC3EBCA" w14:textId="4CC9C886" w:rsidR="00001C52" w:rsidRDefault="00001C52" w:rsidP="00001C52">
      <w:pPr>
        <w:pStyle w:val="Doc-text2"/>
        <w:pBdr>
          <w:top w:val="single" w:sz="4" w:space="1" w:color="auto"/>
          <w:left w:val="single" w:sz="4" w:space="4" w:color="auto"/>
          <w:bottom w:val="single" w:sz="4" w:space="1" w:color="auto"/>
          <w:right w:val="single" w:sz="4" w:space="4" w:color="auto"/>
        </w:pBdr>
        <w:ind w:left="363"/>
      </w:pPr>
      <w:r>
        <w:t>FFS   Network sends an acknowledgement in Msg4 to the UE’s SI request sent in Msg3</w:t>
      </w:r>
      <w:r w:rsidR="0067338A">
        <w:t>.</w:t>
      </w:r>
    </w:p>
    <w:p w14:paraId="741E8AC1" w14:textId="5194C283" w:rsidR="0067338A" w:rsidRDefault="0067338A" w:rsidP="00001C52">
      <w:pPr>
        <w:pStyle w:val="Doc-text2"/>
        <w:pBdr>
          <w:top w:val="single" w:sz="4" w:space="1" w:color="auto"/>
          <w:left w:val="single" w:sz="4" w:space="4" w:color="auto"/>
          <w:bottom w:val="single" w:sz="4" w:space="1" w:color="auto"/>
          <w:right w:val="single" w:sz="4" w:space="4" w:color="auto"/>
        </w:pBdr>
        <w:ind w:left="363"/>
      </w:pPr>
    </w:p>
    <w:p w14:paraId="52F702FD" w14:textId="095BA03E" w:rsidR="0067338A" w:rsidRDefault="0067338A" w:rsidP="00001C52">
      <w:pPr>
        <w:pStyle w:val="Doc-text2"/>
        <w:pBdr>
          <w:top w:val="single" w:sz="4" w:space="1" w:color="auto"/>
          <w:left w:val="single" w:sz="4" w:space="4" w:color="auto"/>
          <w:bottom w:val="single" w:sz="4" w:space="1" w:color="auto"/>
          <w:right w:val="single" w:sz="4" w:space="4" w:color="auto"/>
        </w:pBdr>
        <w:ind w:left="363"/>
      </w:pPr>
      <w:r>
        <w:t>Agreement regarding additional delivery mechanism:</w:t>
      </w:r>
    </w:p>
    <w:p w14:paraId="1B1F1529" w14:textId="09ADF385" w:rsidR="0067338A" w:rsidRDefault="0067338A" w:rsidP="00001C52">
      <w:pPr>
        <w:pStyle w:val="Doc-text2"/>
        <w:pBdr>
          <w:top w:val="single" w:sz="4" w:space="1" w:color="auto"/>
          <w:left w:val="single" w:sz="4" w:space="4" w:color="auto"/>
          <w:bottom w:val="single" w:sz="4" w:space="1" w:color="auto"/>
          <w:right w:val="single" w:sz="4" w:space="4" w:color="auto"/>
        </w:pBdr>
        <w:ind w:left="363"/>
      </w:pPr>
      <w:r>
        <w:t>1</w:t>
      </w:r>
      <w:r>
        <w:tab/>
        <w:t>Only progress</w:t>
      </w:r>
      <w:r w:rsidRPr="006E36AC">
        <w:t xml:space="preserve"> on the two agreed approaches for delivering on-demand system information (via dedicated signalling to RRC_CONNECTED UEs; via SI-Message broadcast to RRC_IDLE and RRC_INACTIVE UEs) and refrain from introducing additional solution variants.</w:t>
      </w:r>
    </w:p>
    <w:p w14:paraId="7163F8F9" w14:textId="491AEA4F" w:rsidR="006D7CE3" w:rsidRDefault="006D7CE3" w:rsidP="00001C52">
      <w:pPr>
        <w:pStyle w:val="Doc-text2"/>
        <w:pBdr>
          <w:top w:val="single" w:sz="4" w:space="1" w:color="auto"/>
          <w:left w:val="single" w:sz="4" w:space="4" w:color="auto"/>
          <w:bottom w:val="single" w:sz="4" w:space="1" w:color="auto"/>
          <w:right w:val="single" w:sz="4" w:space="4" w:color="auto"/>
        </w:pBdr>
        <w:ind w:left="363"/>
      </w:pPr>
    </w:p>
    <w:p w14:paraId="761D1C60" w14:textId="77777777" w:rsidR="00001C52" w:rsidRDefault="00001C52" w:rsidP="00EC3C08">
      <w:pPr>
        <w:pStyle w:val="Doc-text2"/>
      </w:pPr>
    </w:p>
    <w:sectPr w:rsidR="00001C52">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AD607D" w14:textId="77777777" w:rsidR="00DF17F3" w:rsidRDefault="00DF17F3">
      <w:r>
        <w:separator/>
      </w:r>
    </w:p>
  </w:endnote>
  <w:endnote w:type="continuationSeparator" w:id="0">
    <w:p w14:paraId="77E73BD2" w14:textId="77777777" w:rsidR="00DF17F3" w:rsidRDefault="00DF17F3">
      <w:r>
        <w:continuationSeparator/>
      </w:r>
    </w:p>
  </w:endnote>
  <w:endnote w:type="continuationNotice" w:id="1">
    <w:p w14:paraId="75CEAC19" w14:textId="77777777" w:rsidR="00DF17F3" w:rsidRDefault="00DF17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6A1E7E6" w:rsidR="00CB4B20" w:rsidRDefault="00CB4B2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A4E7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A4E73">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17244" w14:textId="77777777" w:rsidR="00DF17F3" w:rsidRDefault="00DF17F3">
      <w:r>
        <w:separator/>
      </w:r>
    </w:p>
  </w:footnote>
  <w:footnote w:type="continuationSeparator" w:id="0">
    <w:p w14:paraId="4BA03949" w14:textId="77777777" w:rsidR="00DF17F3" w:rsidRDefault="00DF17F3">
      <w:r>
        <w:continuationSeparator/>
      </w:r>
    </w:p>
  </w:footnote>
  <w:footnote w:type="continuationNotice" w:id="1">
    <w:p w14:paraId="2C2CA324" w14:textId="77777777" w:rsidR="00DF17F3" w:rsidRDefault="00DF17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CB4B20" w:rsidRDefault="00CB4B2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A02C5C7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 w15:restartNumberingAfterBreak="0">
    <w:nsid w:val="12627D1B"/>
    <w:multiLevelType w:val="hybridMultilevel"/>
    <w:tmpl w:val="B74202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155EB2"/>
    <w:multiLevelType w:val="hybridMultilevel"/>
    <w:tmpl w:val="63A409D4"/>
    <w:lvl w:ilvl="0" w:tplc="969E998C">
      <w:start w:val="1"/>
      <w:numFmt w:val="bullet"/>
      <w:lvlText w:val="-"/>
      <w:lvlJc w:val="left"/>
      <w:pPr>
        <w:ind w:left="720" w:hanging="360"/>
      </w:pPr>
      <w:rPr>
        <w:rFonts w:ascii="Arial" w:eastAsia="Times New Roman" w:hAnsi="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8C7823"/>
    <w:multiLevelType w:val="hybridMultilevel"/>
    <w:tmpl w:val="50BA634E"/>
    <w:lvl w:ilvl="0" w:tplc="FDA65098">
      <w:start w:val="5"/>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BC69DE"/>
    <w:multiLevelType w:val="hybridMultilevel"/>
    <w:tmpl w:val="39EA35DE"/>
    <w:lvl w:ilvl="0" w:tplc="38AA37C0">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4"/>
  </w:num>
  <w:num w:numId="2">
    <w:abstractNumId w:val="15"/>
  </w:num>
  <w:num w:numId="3">
    <w:abstractNumId w:val="10"/>
  </w:num>
  <w:num w:numId="4">
    <w:abstractNumId w:val="12"/>
  </w:num>
  <w:num w:numId="5">
    <w:abstractNumId w:val="8"/>
  </w:num>
  <w:num w:numId="6">
    <w:abstractNumId w:val="14"/>
  </w:num>
  <w:num w:numId="7">
    <w:abstractNumId w:val="17"/>
  </w:num>
  <w:num w:numId="8">
    <w:abstractNumId w:val="9"/>
  </w:num>
  <w:num w:numId="9">
    <w:abstractNumId w:val="7"/>
  </w:num>
  <w:num w:numId="10">
    <w:abstractNumId w:val="2"/>
  </w:num>
  <w:num w:numId="11">
    <w:abstractNumId w:val="1"/>
  </w:num>
  <w:num w:numId="12">
    <w:abstractNumId w:val="0"/>
  </w:num>
  <w:num w:numId="13">
    <w:abstractNumId w:val="16"/>
  </w:num>
  <w:num w:numId="14">
    <w:abstractNumId w:val="5"/>
  </w:num>
  <w:num w:numId="15">
    <w:abstractNumId w:val="5"/>
  </w:num>
  <w:num w:numId="16">
    <w:abstractNumId w:val="13"/>
  </w:num>
  <w:num w:numId="17">
    <w:abstractNumId w:val="11"/>
  </w:num>
  <w:num w:numId="18">
    <w:abstractNumId w:val="6"/>
  </w:num>
  <w:num w:numId="19">
    <w:abstractNumId w:val="19"/>
  </w:num>
  <w:num w:numId="20">
    <w:abstractNumId w:val="18"/>
  </w:num>
  <w:num w:numId="2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1C52"/>
    <w:rsid w:val="00002A37"/>
    <w:rsid w:val="00004B2A"/>
    <w:rsid w:val="00006446"/>
    <w:rsid w:val="00006896"/>
    <w:rsid w:val="00006B58"/>
    <w:rsid w:val="00007CDC"/>
    <w:rsid w:val="00011B28"/>
    <w:rsid w:val="00012377"/>
    <w:rsid w:val="0001440B"/>
    <w:rsid w:val="00015D15"/>
    <w:rsid w:val="0002564D"/>
    <w:rsid w:val="00025ECA"/>
    <w:rsid w:val="00027939"/>
    <w:rsid w:val="000308DC"/>
    <w:rsid w:val="000325B8"/>
    <w:rsid w:val="00034C15"/>
    <w:rsid w:val="000367E0"/>
    <w:rsid w:val="00036BA1"/>
    <w:rsid w:val="000374DD"/>
    <w:rsid w:val="00037FA5"/>
    <w:rsid w:val="000422E2"/>
    <w:rsid w:val="00042F22"/>
    <w:rsid w:val="000444EF"/>
    <w:rsid w:val="000452BD"/>
    <w:rsid w:val="0004604A"/>
    <w:rsid w:val="000477DD"/>
    <w:rsid w:val="00052A07"/>
    <w:rsid w:val="000534E3"/>
    <w:rsid w:val="00053D6B"/>
    <w:rsid w:val="0005606A"/>
    <w:rsid w:val="00057117"/>
    <w:rsid w:val="000616E7"/>
    <w:rsid w:val="0006487E"/>
    <w:rsid w:val="00064FA5"/>
    <w:rsid w:val="00065E1A"/>
    <w:rsid w:val="00070EA1"/>
    <w:rsid w:val="00077E5F"/>
    <w:rsid w:val="0008036A"/>
    <w:rsid w:val="00080663"/>
    <w:rsid w:val="00081AE6"/>
    <w:rsid w:val="000841D3"/>
    <w:rsid w:val="00084ACD"/>
    <w:rsid w:val="000855EB"/>
    <w:rsid w:val="00085B52"/>
    <w:rsid w:val="000866F2"/>
    <w:rsid w:val="00087033"/>
    <w:rsid w:val="0009009F"/>
    <w:rsid w:val="00090853"/>
    <w:rsid w:val="00090E2A"/>
    <w:rsid w:val="00091557"/>
    <w:rsid w:val="000924C1"/>
    <w:rsid w:val="000924F0"/>
    <w:rsid w:val="00093474"/>
    <w:rsid w:val="00094A5D"/>
    <w:rsid w:val="00094ADB"/>
    <w:rsid w:val="0009510F"/>
    <w:rsid w:val="00095778"/>
    <w:rsid w:val="000A1B7B"/>
    <w:rsid w:val="000A4218"/>
    <w:rsid w:val="000A56F2"/>
    <w:rsid w:val="000B1FF4"/>
    <w:rsid w:val="000B2719"/>
    <w:rsid w:val="000B2A5B"/>
    <w:rsid w:val="000B2DAD"/>
    <w:rsid w:val="000B3A8F"/>
    <w:rsid w:val="000B4AB9"/>
    <w:rsid w:val="000B58C3"/>
    <w:rsid w:val="000B61E9"/>
    <w:rsid w:val="000C165A"/>
    <w:rsid w:val="000C1671"/>
    <w:rsid w:val="000C2E19"/>
    <w:rsid w:val="000C7F41"/>
    <w:rsid w:val="000D0D07"/>
    <w:rsid w:val="000D1051"/>
    <w:rsid w:val="000D1164"/>
    <w:rsid w:val="000D4797"/>
    <w:rsid w:val="000E0527"/>
    <w:rsid w:val="000E1E92"/>
    <w:rsid w:val="000F04DA"/>
    <w:rsid w:val="000F06D6"/>
    <w:rsid w:val="000F0EB1"/>
    <w:rsid w:val="000F1106"/>
    <w:rsid w:val="000F1560"/>
    <w:rsid w:val="000F20ED"/>
    <w:rsid w:val="000F3BE9"/>
    <w:rsid w:val="000F3F6C"/>
    <w:rsid w:val="000F6DF3"/>
    <w:rsid w:val="000F7F9D"/>
    <w:rsid w:val="00100058"/>
    <w:rsid w:val="001005FF"/>
    <w:rsid w:val="00104794"/>
    <w:rsid w:val="001062FB"/>
    <w:rsid w:val="001063E6"/>
    <w:rsid w:val="00113CF4"/>
    <w:rsid w:val="001153EA"/>
    <w:rsid w:val="00115643"/>
    <w:rsid w:val="00116765"/>
    <w:rsid w:val="00120294"/>
    <w:rsid w:val="001219F5"/>
    <w:rsid w:val="00121A20"/>
    <w:rsid w:val="00122F2E"/>
    <w:rsid w:val="0012377F"/>
    <w:rsid w:val="00124314"/>
    <w:rsid w:val="00126B4A"/>
    <w:rsid w:val="00132FD0"/>
    <w:rsid w:val="001334B1"/>
    <w:rsid w:val="001344C0"/>
    <w:rsid w:val="001346FA"/>
    <w:rsid w:val="00135252"/>
    <w:rsid w:val="00137AB5"/>
    <w:rsid w:val="00137F0B"/>
    <w:rsid w:val="00151C7B"/>
    <w:rsid w:val="00151E23"/>
    <w:rsid w:val="001526E0"/>
    <w:rsid w:val="001551B5"/>
    <w:rsid w:val="00156EDF"/>
    <w:rsid w:val="00157066"/>
    <w:rsid w:val="00160681"/>
    <w:rsid w:val="00160F93"/>
    <w:rsid w:val="00161138"/>
    <w:rsid w:val="001643A8"/>
    <w:rsid w:val="001659C1"/>
    <w:rsid w:val="0017094C"/>
    <w:rsid w:val="0017177C"/>
    <w:rsid w:val="001731A9"/>
    <w:rsid w:val="00173A8E"/>
    <w:rsid w:val="00177795"/>
    <w:rsid w:val="0018143F"/>
    <w:rsid w:val="00181442"/>
    <w:rsid w:val="001819FF"/>
    <w:rsid w:val="001830B0"/>
    <w:rsid w:val="001877D6"/>
    <w:rsid w:val="00187BF9"/>
    <w:rsid w:val="00190AC1"/>
    <w:rsid w:val="0019163A"/>
    <w:rsid w:val="0019341A"/>
    <w:rsid w:val="00196905"/>
    <w:rsid w:val="001972B7"/>
    <w:rsid w:val="00197DF9"/>
    <w:rsid w:val="001A1077"/>
    <w:rsid w:val="001A131B"/>
    <w:rsid w:val="001A1987"/>
    <w:rsid w:val="001A2564"/>
    <w:rsid w:val="001A3361"/>
    <w:rsid w:val="001A6173"/>
    <w:rsid w:val="001A6CBA"/>
    <w:rsid w:val="001B0D97"/>
    <w:rsid w:val="001B5A5D"/>
    <w:rsid w:val="001C1CE5"/>
    <w:rsid w:val="001C3D2A"/>
    <w:rsid w:val="001C6495"/>
    <w:rsid w:val="001D0C02"/>
    <w:rsid w:val="001D51BA"/>
    <w:rsid w:val="001D6342"/>
    <w:rsid w:val="001D67B3"/>
    <w:rsid w:val="001D6D53"/>
    <w:rsid w:val="001E200C"/>
    <w:rsid w:val="001E45E1"/>
    <w:rsid w:val="001E58E2"/>
    <w:rsid w:val="001E7AED"/>
    <w:rsid w:val="001F0391"/>
    <w:rsid w:val="001F3916"/>
    <w:rsid w:val="001F54C5"/>
    <w:rsid w:val="001F662C"/>
    <w:rsid w:val="001F7074"/>
    <w:rsid w:val="00200490"/>
    <w:rsid w:val="00200B6E"/>
    <w:rsid w:val="00201F3A"/>
    <w:rsid w:val="00203F96"/>
    <w:rsid w:val="00205783"/>
    <w:rsid w:val="002058CC"/>
    <w:rsid w:val="002069B2"/>
    <w:rsid w:val="00207FA3"/>
    <w:rsid w:val="0021220C"/>
    <w:rsid w:val="00214DA8"/>
    <w:rsid w:val="00215423"/>
    <w:rsid w:val="002158FA"/>
    <w:rsid w:val="00220600"/>
    <w:rsid w:val="002224DB"/>
    <w:rsid w:val="0022301B"/>
    <w:rsid w:val="00223FCB"/>
    <w:rsid w:val="00224D94"/>
    <w:rsid w:val="002252C3"/>
    <w:rsid w:val="00225C54"/>
    <w:rsid w:val="00230629"/>
    <w:rsid w:val="00230765"/>
    <w:rsid w:val="00230D3F"/>
    <w:rsid w:val="00230DDF"/>
    <w:rsid w:val="002317EE"/>
    <w:rsid w:val="002319E4"/>
    <w:rsid w:val="002329DF"/>
    <w:rsid w:val="00235632"/>
    <w:rsid w:val="00235872"/>
    <w:rsid w:val="00237A14"/>
    <w:rsid w:val="00241559"/>
    <w:rsid w:val="002435B3"/>
    <w:rsid w:val="002440D4"/>
    <w:rsid w:val="00245231"/>
    <w:rsid w:val="002458EB"/>
    <w:rsid w:val="002500C8"/>
    <w:rsid w:val="00257543"/>
    <w:rsid w:val="00260381"/>
    <w:rsid w:val="002606BD"/>
    <w:rsid w:val="002617E7"/>
    <w:rsid w:val="00261FC8"/>
    <w:rsid w:val="00264228"/>
    <w:rsid w:val="00264334"/>
    <w:rsid w:val="0026473E"/>
    <w:rsid w:val="00266214"/>
    <w:rsid w:val="00266963"/>
    <w:rsid w:val="00267C83"/>
    <w:rsid w:val="0027144F"/>
    <w:rsid w:val="00271F3A"/>
    <w:rsid w:val="00273278"/>
    <w:rsid w:val="002737F4"/>
    <w:rsid w:val="00275904"/>
    <w:rsid w:val="002805F5"/>
    <w:rsid w:val="0028069C"/>
    <w:rsid w:val="00280751"/>
    <w:rsid w:val="0028280A"/>
    <w:rsid w:val="00286ACD"/>
    <w:rsid w:val="00287838"/>
    <w:rsid w:val="002907B5"/>
    <w:rsid w:val="00292EB7"/>
    <w:rsid w:val="00295A4A"/>
    <w:rsid w:val="00296165"/>
    <w:rsid w:val="00296227"/>
    <w:rsid w:val="00296F44"/>
    <w:rsid w:val="0029777D"/>
    <w:rsid w:val="002A055E"/>
    <w:rsid w:val="002A0B55"/>
    <w:rsid w:val="002A1D4E"/>
    <w:rsid w:val="002A2869"/>
    <w:rsid w:val="002A30C6"/>
    <w:rsid w:val="002A3456"/>
    <w:rsid w:val="002A56A8"/>
    <w:rsid w:val="002B24D6"/>
    <w:rsid w:val="002B64E5"/>
    <w:rsid w:val="002C41E6"/>
    <w:rsid w:val="002C523C"/>
    <w:rsid w:val="002C5929"/>
    <w:rsid w:val="002D071A"/>
    <w:rsid w:val="002D2937"/>
    <w:rsid w:val="002D34B2"/>
    <w:rsid w:val="002D7637"/>
    <w:rsid w:val="002E0FBC"/>
    <w:rsid w:val="002E17F2"/>
    <w:rsid w:val="002E7CAE"/>
    <w:rsid w:val="002F2771"/>
    <w:rsid w:val="002F37A9"/>
    <w:rsid w:val="00301CE6"/>
    <w:rsid w:val="00302266"/>
    <w:rsid w:val="0030256B"/>
    <w:rsid w:val="0030353A"/>
    <w:rsid w:val="0030501F"/>
    <w:rsid w:val="003064A9"/>
    <w:rsid w:val="00307BA1"/>
    <w:rsid w:val="00311702"/>
    <w:rsid w:val="00311E82"/>
    <w:rsid w:val="00311EDA"/>
    <w:rsid w:val="003130D2"/>
    <w:rsid w:val="00313FD6"/>
    <w:rsid w:val="003143BD"/>
    <w:rsid w:val="00317B01"/>
    <w:rsid w:val="003203ED"/>
    <w:rsid w:val="00322C9F"/>
    <w:rsid w:val="0032387B"/>
    <w:rsid w:val="00323DAD"/>
    <w:rsid w:val="00324D23"/>
    <w:rsid w:val="003253C6"/>
    <w:rsid w:val="00331751"/>
    <w:rsid w:val="00331B5D"/>
    <w:rsid w:val="00333228"/>
    <w:rsid w:val="00334579"/>
    <w:rsid w:val="00335858"/>
    <w:rsid w:val="00336064"/>
    <w:rsid w:val="00336BDA"/>
    <w:rsid w:val="00340E1B"/>
    <w:rsid w:val="00342A87"/>
    <w:rsid w:val="00342BD7"/>
    <w:rsid w:val="00343A07"/>
    <w:rsid w:val="00346DB5"/>
    <w:rsid w:val="003477B1"/>
    <w:rsid w:val="0035482C"/>
    <w:rsid w:val="00357380"/>
    <w:rsid w:val="003602D9"/>
    <w:rsid w:val="003604CE"/>
    <w:rsid w:val="0036264C"/>
    <w:rsid w:val="00364706"/>
    <w:rsid w:val="00370E47"/>
    <w:rsid w:val="003742AC"/>
    <w:rsid w:val="00377CE1"/>
    <w:rsid w:val="00377D38"/>
    <w:rsid w:val="00380C1A"/>
    <w:rsid w:val="003811E6"/>
    <w:rsid w:val="00385BF0"/>
    <w:rsid w:val="003939FF"/>
    <w:rsid w:val="00394244"/>
    <w:rsid w:val="003A2223"/>
    <w:rsid w:val="003A2A0F"/>
    <w:rsid w:val="003A45A1"/>
    <w:rsid w:val="003A5B0A"/>
    <w:rsid w:val="003A6BAC"/>
    <w:rsid w:val="003A7EF3"/>
    <w:rsid w:val="003B159C"/>
    <w:rsid w:val="003B369F"/>
    <w:rsid w:val="003B36A3"/>
    <w:rsid w:val="003B51BE"/>
    <w:rsid w:val="003B7FE5"/>
    <w:rsid w:val="003C11C8"/>
    <w:rsid w:val="003C2702"/>
    <w:rsid w:val="003C4460"/>
    <w:rsid w:val="003C7806"/>
    <w:rsid w:val="003D109F"/>
    <w:rsid w:val="003D2478"/>
    <w:rsid w:val="003D2FC4"/>
    <w:rsid w:val="003D3C45"/>
    <w:rsid w:val="003D418C"/>
    <w:rsid w:val="003D5B1F"/>
    <w:rsid w:val="003D6883"/>
    <w:rsid w:val="003E0EE8"/>
    <w:rsid w:val="003E15FA"/>
    <w:rsid w:val="003E27B9"/>
    <w:rsid w:val="003E4493"/>
    <w:rsid w:val="003E55E4"/>
    <w:rsid w:val="003E74E3"/>
    <w:rsid w:val="003E7BE2"/>
    <w:rsid w:val="003F05C7"/>
    <w:rsid w:val="003F2B86"/>
    <w:rsid w:val="003F2CD4"/>
    <w:rsid w:val="003F4C7B"/>
    <w:rsid w:val="003F61D3"/>
    <w:rsid w:val="003F6BBE"/>
    <w:rsid w:val="003F79DF"/>
    <w:rsid w:val="003F7BAB"/>
    <w:rsid w:val="004000E8"/>
    <w:rsid w:val="00400BE8"/>
    <w:rsid w:val="00402E2B"/>
    <w:rsid w:val="0040512B"/>
    <w:rsid w:val="00405CA5"/>
    <w:rsid w:val="00407CD3"/>
    <w:rsid w:val="00410134"/>
    <w:rsid w:val="00410B72"/>
    <w:rsid w:val="00410F18"/>
    <w:rsid w:val="00411B4D"/>
    <w:rsid w:val="0041263E"/>
    <w:rsid w:val="0041334D"/>
    <w:rsid w:val="00413AAC"/>
    <w:rsid w:val="00414E5C"/>
    <w:rsid w:val="004173A2"/>
    <w:rsid w:val="00421105"/>
    <w:rsid w:val="00421EC0"/>
    <w:rsid w:val="004242F4"/>
    <w:rsid w:val="00424B3E"/>
    <w:rsid w:val="004262A8"/>
    <w:rsid w:val="00427248"/>
    <w:rsid w:val="00436456"/>
    <w:rsid w:val="00436B3E"/>
    <w:rsid w:val="00436D32"/>
    <w:rsid w:val="00437447"/>
    <w:rsid w:val="004408B5"/>
    <w:rsid w:val="00441A92"/>
    <w:rsid w:val="00441F5E"/>
    <w:rsid w:val="00444F56"/>
    <w:rsid w:val="00446488"/>
    <w:rsid w:val="004469D7"/>
    <w:rsid w:val="0044734B"/>
    <w:rsid w:val="004503FC"/>
    <w:rsid w:val="004517AA"/>
    <w:rsid w:val="00452CAC"/>
    <w:rsid w:val="00454A42"/>
    <w:rsid w:val="00457565"/>
    <w:rsid w:val="00457B71"/>
    <w:rsid w:val="00464017"/>
    <w:rsid w:val="00465F3A"/>
    <w:rsid w:val="004669E2"/>
    <w:rsid w:val="00467F4E"/>
    <w:rsid w:val="00470C31"/>
    <w:rsid w:val="004734D0"/>
    <w:rsid w:val="0047439F"/>
    <w:rsid w:val="0047556B"/>
    <w:rsid w:val="00477768"/>
    <w:rsid w:val="00477788"/>
    <w:rsid w:val="004820CC"/>
    <w:rsid w:val="00485A32"/>
    <w:rsid w:val="00486989"/>
    <w:rsid w:val="00492B0D"/>
    <w:rsid w:val="00492BC5"/>
    <w:rsid w:val="004964F1"/>
    <w:rsid w:val="004A16BC"/>
    <w:rsid w:val="004A1DB7"/>
    <w:rsid w:val="004A2B94"/>
    <w:rsid w:val="004A5757"/>
    <w:rsid w:val="004B023C"/>
    <w:rsid w:val="004B6FB6"/>
    <w:rsid w:val="004B7C0C"/>
    <w:rsid w:val="004C1B3A"/>
    <w:rsid w:val="004C1E31"/>
    <w:rsid w:val="004C3898"/>
    <w:rsid w:val="004C7E67"/>
    <w:rsid w:val="004D1346"/>
    <w:rsid w:val="004D2AB6"/>
    <w:rsid w:val="004D36B1"/>
    <w:rsid w:val="004D5CF6"/>
    <w:rsid w:val="004D7EBD"/>
    <w:rsid w:val="004E224A"/>
    <w:rsid w:val="004E2680"/>
    <w:rsid w:val="004E28F9"/>
    <w:rsid w:val="004E462E"/>
    <w:rsid w:val="004E4D88"/>
    <w:rsid w:val="004E56DC"/>
    <w:rsid w:val="004E62CC"/>
    <w:rsid w:val="004E76F4"/>
    <w:rsid w:val="004F0B4E"/>
    <w:rsid w:val="004F0B6C"/>
    <w:rsid w:val="004F2078"/>
    <w:rsid w:val="004F29F9"/>
    <w:rsid w:val="004F42BF"/>
    <w:rsid w:val="004F4DA3"/>
    <w:rsid w:val="004F6706"/>
    <w:rsid w:val="00501150"/>
    <w:rsid w:val="00506557"/>
    <w:rsid w:val="0050677A"/>
    <w:rsid w:val="00510785"/>
    <w:rsid w:val="005108D8"/>
    <w:rsid w:val="005116F9"/>
    <w:rsid w:val="005153A7"/>
    <w:rsid w:val="00517F6E"/>
    <w:rsid w:val="005219CF"/>
    <w:rsid w:val="005304AD"/>
    <w:rsid w:val="00531534"/>
    <w:rsid w:val="005338D0"/>
    <w:rsid w:val="00534B59"/>
    <w:rsid w:val="00536759"/>
    <w:rsid w:val="00537C62"/>
    <w:rsid w:val="00537F02"/>
    <w:rsid w:val="00546577"/>
    <w:rsid w:val="00546970"/>
    <w:rsid w:val="00550854"/>
    <w:rsid w:val="00554E19"/>
    <w:rsid w:val="005554A5"/>
    <w:rsid w:val="00556300"/>
    <w:rsid w:val="005607AC"/>
    <w:rsid w:val="0056121F"/>
    <w:rsid w:val="00572505"/>
    <w:rsid w:val="00573A21"/>
    <w:rsid w:val="00575BCF"/>
    <w:rsid w:val="00580146"/>
    <w:rsid w:val="00580202"/>
    <w:rsid w:val="0058104E"/>
    <w:rsid w:val="00582809"/>
    <w:rsid w:val="00584FCB"/>
    <w:rsid w:val="0058798C"/>
    <w:rsid w:val="005900FA"/>
    <w:rsid w:val="005917DC"/>
    <w:rsid w:val="005935A4"/>
    <w:rsid w:val="005948C2"/>
    <w:rsid w:val="00595DCA"/>
    <w:rsid w:val="005973D3"/>
    <w:rsid w:val="0059779B"/>
    <w:rsid w:val="005A209A"/>
    <w:rsid w:val="005A662D"/>
    <w:rsid w:val="005B0E39"/>
    <w:rsid w:val="005B2737"/>
    <w:rsid w:val="005B35D7"/>
    <w:rsid w:val="005B392A"/>
    <w:rsid w:val="005B3AA3"/>
    <w:rsid w:val="005B3FBA"/>
    <w:rsid w:val="005B6F83"/>
    <w:rsid w:val="005C38D1"/>
    <w:rsid w:val="005C6A52"/>
    <w:rsid w:val="005C74FB"/>
    <w:rsid w:val="005D0073"/>
    <w:rsid w:val="005D1602"/>
    <w:rsid w:val="005E24C8"/>
    <w:rsid w:val="005E385F"/>
    <w:rsid w:val="005E4372"/>
    <w:rsid w:val="005E50CB"/>
    <w:rsid w:val="005E54B8"/>
    <w:rsid w:val="005E5B81"/>
    <w:rsid w:val="005E6B0E"/>
    <w:rsid w:val="005F2CB1"/>
    <w:rsid w:val="005F3025"/>
    <w:rsid w:val="005F4D03"/>
    <w:rsid w:val="005F618C"/>
    <w:rsid w:val="005F70BD"/>
    <w:rsid w:val="0060283C"/>
    <w:rsid w:val="00604F14"/>
    <w:rsid w:val="00605F62"/>
    <w:rsid w:val="00611B83"/>
    <w:rsid w:val="00613257"/>
    <w:rsid w:val="00616832"/>
    <w:rsid w:val="00620A71"/>
    <w:rsid w:val="00620D80"/>
    <w:rsid w:val="0062139B"/>
    <w:rsid w:val="006234A6"/>
    <w:rsid w:val="00624938"/>
    <w:rsid w:val="00624D23"/>
    <w:rsid w:val="00630001"/>
    <w:rsid w:val="006311B3"/>
    <w:rsid w:val="0063284C"/>
    <w:rsid w:val="00634DAE"/>
    <w:rsid w:val="00636398"/>
    <w:rsid w:val="006368D3"/>
    <w:rsid w:val="006377EC"/>
    <w:rsid w:val="0064151F"/>
    <w:rsid w:val="00641533"/>
    <w:rsid w:val="0064208D"/>
    <w:rsid w:val="00643475"/>
    <w:rsid w:val="0064396A"/>
    <w:rsid w:val="00643FCB"/>
    <w:rsid w:val="00645BC1"/>
    <w:rsid w:val="0064624E"/>
    <w:rsid w:val="00647F0D"/>
    <w:rsid w:val="00650AB9"/>
    <w:rsid w:val="00655733"/>
    <w:rsid w:val="00655ACD"/>
    <w:rsid w:val="00656A92"/>
    <w:rsid w:val="00656DDE"/>
    <w:rsid w:val="0066011D"/>
    <w:rsid w:val="006607C0"/>
    <w:rsid w:val="006613A6"/>
    <w:rsid w:val="006627A2"/>
    <w:rsid w:val="006634E6"/>
    <w:rsid w:val="0066550B"/>
    <w:rsid w:val="006655EE"/>
    <w:rsid w:val="00665BC3"/>
    <w:rsid w:val="00667EE7"/>
    <w:rsid w:val="00670922"/>
    <w:rsid w:val="00670BE1"/>
    <w:rsid w:val="0067218F"/>
    <w:rsid w:val="0067338A"/>
    <w:rsid w:val="006741F2"/>
    <w:rsid w:val="00674CC3"/>
    <w:rsid w:val="00675C72"/>
    <w:rsid w:val="006771F9"/>
    <w:rsid w:val="006776D7"/>
    <w:rsid w:val="00680DBA"/>
    <w:rsid w:val="00681003"/>
    <w:rsid w:val="006817C9"/>
    <w:rsid w:val="00683ECE"/>
    <w:rsid w:val="00695823"/>
    <w:rsid w:val="00695FC2"/>
    <w:rsid w:val="00696949"/>
    <w:rsid w:val="00697052"/>
    <w:rsid w:val="006A46FB"/>
    <w:rsid w:val="006A5E28"/>
    <w:rsid w:val="006A697B"/>
    <w:rsid w:val="006A7AFF"/>
    <w:rsid w:val="006B1816"/>
    <w:rsid w:val="006B2099"/>
    <w:rsid w:val="006B3765"/>
    <w:rsid w:val="006B3926"/>
    <w:rsid w:val="006B4FBA"/>
    <w:rsid w:val="006B50CF"/>
    <w:rsid w:val="006B583D"/>
    <w:rsid w:val="006C03B8"/>
    <w:rsid w:val="006C07ED"/>
    <w:rsid w:val="006C5CDC"/>
    <w:rsid w:val="006C5EC9"/>
    <w:rsid w:val="006C6059"/>
    <w:rsid w:val="006C6E2D"/>
    <w:rsid w:val="006C7522"/>
    <w:rsid w:val="006D2DE4"/>
    <w:rsid w:val="006D44DE"/>
    <w:rsid w:val="006D6495"/>
    <w:rsid w:val="006D6F08"/>
    <w:rsid w:val="006D7CE3"/>
    <w:rsid w:val="006E0260"/>
    <w:rsid w:val="006E0352"/>
    <w:rsid w:val="006E055C"/>
    <w:rsid w:val="006E062C"/>
    <w:rsid w:val="006E1DDE"/>
    <w:rsid w:val="006E28B7"/>
    <w:rsid w:val="006E3310"/>
    <w:rsid w:val="006E4E39"/>
    <w:rsid w:val="006E565E"/>
    <w:rsid w:val="006E6304"/>
    <w:rsid w:val="006E673D"/>
    <w:rsid w:val="006E7D3B"/>
    <w:rsid w:val="006F1B70"/>
    <w:rsid w:val="006F341D"/>
    <w:rsid w:val="006F375A"/>
    <w:rsid w:val="006F3CDE"/>
    <w:rsid w:val="006F58D4"/>
    <w:rsid w:val="0070346E"/>
    <w:rsid w:val="00704EDB"/>
    <w:rsid w:val="0070537F"/>
    <w:rsid w:val="00706101"/>
    <w:rsid w:val="007065DF"/>
    <w:rsid w:val="00707072"/>
    <w:rsid w:val="00707D61"/>
    <w:rsid w:val="007119D5"/>
    <w:rsid w:val="00712287"/>
    <w:rsid w:val="00712772"/>
    <w:rsid w:val="007148D3"/>
    <w:rsid w:val="00715B9A"/>
    <w:rsid w:val="00717143"/>
    <w:rsid w:val="0072109E"/>
    <w:rsid w:val="00721593"/>
    <w:rsid w:val="00726EA6"/>
    <w:rsid w:val="00727208"/>
    <w:rsid w:val="00727680"/>
    <w:rsid w:val="00731DA6"/>
    <w:rsid w:val="007348B1"/>
    <w:rsid w:val="00734B23"/>
    <w:rsid w:val="007362A6"/>
    <w:rsid w:val="00736D7D"/>
    <w:rsid w:val="00740E58"/>
    <w:rsid w:val="007445A0"/>
    <w:rsid w:val="0074524B"/>
    <w:rsid w:val="007452E5"/>
    <w:rsid w:val="00747D8B"/>
    <w:rsid w:val="00751228"/>
    <w:rsid w:val="00755C8F"/>
    <w:rsid w:val="007571E1"/>
    <w:rsid w:val="007604B2"/>
    <w:rsid w:val="00761CAE"/>
    <w:rsid w:val="0076349C"/>
    <w:rsid w:val="00765281"/>
    <w:rsid w:val="00766BAD"/>
    <w:rsid w:val="007730BD"/>
    <w:rsid w:val="007755F2"/>
    <w:rsid w:val="00776971"/>
    <w:rsid w:val="00776C9D"/>
    <w:rsid w:val="0078177E"/>
    <w:rsid w:val="0078304C"/>
    <w:rsid w:val="00783673"/>
    <w:rsid w:val="00785490"/>
    <w:rsid w:val="00790BEE"/>
    <w:rsid w:val="00790C7F"/>
    <w:rsid w:val="007913EE"/>
    <w:rsid w:val="00792300"/>
    <w:rsid w:val="007925EA"/>
    <w:rsid w:val="00793CD8"/>
    <w:rsid w:val="00795C92"/>
    <w:rsid w:val="0079614A"/>
    <w:rsid w:val="00796231"/>
    <w:rsid w:val="00796D6D"/>
    <w:rsid w:val="007A1CB3"/>
    <w:rsid w:val="007A1CB6"/>
    <w:rsid w:val="007A306F"/>
    <w:rsid w:val="007A43A6"/>
    <w:rsid w:val="007A58A6"/>
    <w:rsid w:val="007B3D2D"/>
    <w:rsid w:val="007B50AE"/>
    <w:rsid w:val="007B51DF"/>
    <w:rsid w:val="007C05DD"/>
    <w:rsid w:val="007C1A0E"/>
    <w:rsid w:val="007C3D18"/>
    <w:rsid w:val="007C60BF"/>
    <w:rsid w:val="007C6A07"/>
    <w:rsid w:val="007C75A1"/>
    <w:rsid w:val="007C77A5"/>
    <w:rsid w:val="007D04E5"/>
    <w:rsid w:val="007D35A6"/>
    <w:rsid w:val="007D411A"/>
    <w:rsid w:val="007D57D5"/>
    <w:rsid w:val="007D5901"/>
    <w:rsid w:val="007D6622"/>
    <w:rsid w:val="007D7526"/>
    <w:rsid w:val="007E125E"/>
    <w:rsid w:val="007E1AD0"/>
    <w:rsid w:val="007E4610"/>
    <w:rsid w:val="007E4715"/>
    <w:rsid w:val="007E505B"/>
    <w:rsid w:val="007E6D66"/>
    <w:rsid w:val="007E7091"/>
    <w:rsid w:val="007F1BD8"/>
    <w:rsid w:val="007F532F"/>
    <w:rsid w:val="007F5DA6"/>
    <w:rsid w:val="00803FAE"/>
    <w:rsid w:val="0080605F"/>
    <w:rsid w:val="00807786"/>
    <w:rsid w:val="00811FCB"/>
    <w:rsid w:val="00812192"/>
    <w:rsid w:val="00814CDD"/>
    <w:rsid w:val="008158D6"/>
    <w:rsid w:val="008165CF"/>
    <w:rsid w:val="00817196"/>
    <w:rsid w:val="00817EDE"/>
    <w:rsid w:val="008235DB"/>
    <w:rsid w:val="00823E88"/>
    <w:rsid w:val="008243AA"/>
    <w:rsid w:val="00824AB4"/>
    <w:rsid w:val="00824FEB"/>
    <w:rsid w:val="00825C42"/>
    <w:rsid w:val="00825D25"/>
    <w:rsid w:val="00827D6F"/>
    <w:rsid w:val="008303CF"/>
    <w:rsid w:val="0083484F"/>
    <w:rsid w:val="008376AC"/>
    <w:rsid w:val="008429E1"/>
    <w:rsid w:val="00843B5F"/>
    <w:rsid w:val="008444E8"/>
    <w:rsid w:val="00844E80"/>
    <w:rsid w:val="0084502B"/>
    <w:rsid w:val="00845340"/>
    <w:rsid w:val="00846FE7"/>
    <w:rsid w:val="00850CEC"/>
    <w:rsid w:val="0085500B"/>
    <w:rsid w:val="00856911"/>
    <w:rsid w:val="00861453"/>
    <w:rsid w:val="00862952"/>
    <w:rsid w:val="008677FD"/>
    <w:rsid w:val="008706D4"/>
    <w:rsid w:val="00870E7B"/>
    <w:rsid w:val="00870F8A"/>
    <w:rsid w:val="008719A4"/>
    <w:rsid w:val="00871D23"/>
    <w:rsid w:val="00874312"/>
    <w:rsid w:val="0087437C"/>
    <w:rsid w:val="00874392"/>
    <w:rsid w:val="00875CD7"/>
    <w:rsid w:val="00876B4D"/>
    <w:rsid w:val="00877F18"/>
    <w:rsid w:val="008828DB"/>
    <w:rsid w:val="0088498F"/>
    <w:rsid w:val="00886C9D"/>
    <w:rsid w:val="008930BF"/>
    <w:rsid w:val="00894A88"/>
    <w:rsid w:val="00895386"/>
    <w:rsid w:val="00896265"/>
    <w:rsid w:val="008A1C7A"/>
    <w:rsid w:val="008A21FF"/>
    <w:rsid w:val="008A2CE2"/>
    <w:rsid w:val="008A2E22"/>
    <w:rsid w:val="008A30AC"/>
    <w:rsid w:val="008A44B8"/>
    <w:rsid w:val="008A51A8"/>
    <w:rsid w:val="008A54C7"/>
    <w:rsid w:val="008A73B0"/>
    <w:rsid w:val="008A77D8"/>
    <w:rsid w:val="008A77DC"/>
    <w:rsid w:val="008B0483"/>
    <w:rsid w:val="008B120C"/>
    <w:rsid w:val="008B2335"/>
    <w:rsid w:val="008B51A0"/>
    <w:rsid w:val="008B592A"/>
    <w:rsid w:val="008B7510"/>
    <w:rsid w:val="008B7B5C"/>
    <w:rsid w:val="008C066F"/>
    <w:rsid w:val="008C0C99"/>
    <w:rsid w:val="008C12F3"/>
    <w:rsid w:val="008C2017"/>
    <w:rsid w:val="008C4958"/>
    <w:rsid w:val="008C4BAA"/>
    <w:rsid w:val="008C6AE8"/>
    <w:rsid w:val="008C7573"/>
    <w:rsid w:val="008D34F1"/>
    <w:rsid w:val="008D39D8"/>
    <w:rsid w:val="008D6D1A"/>
    <w:rsid w:val="008D7A06"/>
    <w:rsid w:val="008D7BEC"/>
    <w:rsid w:val="008E065E"/>
    <w:rsid w:val="008E0927"/>
    <w:rsid w:val="008E1909"/>
    <w:rsid w:val="008E54D5"/>
    <w:rsid w:val="008F12D5"/>
    <w:rsid w:val="008F1EAB"/>
    <w:rsid w:val="008F33DC"/>
    <w:rsid w:val="008F477F"/>
    <w:rsid w:val="008F52DD"/>
    <w:rsid w:val="008F580F"/>
    <w:rsid w:val="008F7B2B"/>
    <w:rsid w:val="00902350"/>
    <w:rsid w:val="009031E3"/>
    <w:rsid w:val="0090336B"/>
    <w:rsid w:val="009053AA"/>
    <w:rsid w:val="00906939"/>
    <w:rsid w:val="00907B3F"/>
    <w:rsid w:val="00907FE3"/>
    <w:rsid w:val="00910B7D"/>
    <w:rsid w:val="00911DFB"/>
    <w:rsid w:val="009139D9"/>
    <w:rsid w:val="00914AD8"/>
    <w:rsid w:val="00916079"/>
    <w:rsid w:val="009172F2"/>
    <w:rsid w:val="00917CE9"/>
    <w:rsid w:val="00920BF2"/>
    <w:rsid w:val="00922010"/>
    <w:rsid w:val="00927491"/>
    <w:rsid w:val="00927EAF"/>
    <w:rsid w:val="00931BD9"/>
    <w:rsid w:val="009355FB"/>
    <w:rsid w:val="009368F3"/>
    <w:rsid w:val="00937F9D"/>
    <w:rsid w:val="00941636"/>
    <w:rsid w:val="009423FE"/>
    <w:rsid w:val="00943742"/>
    <w:rsid w:val="00944D7D"/>
    <w:rsid w:val="00945917"/>
    <w:rsid w:val="00945AE6"/>
    <w:rsid w:val="00945C05"/>
    <w:rsid w:val="00946945"/>
    <w:rsid w:val="00947713"/>
    <w:rsid w:val="00950DE7"/>
    <w:rsid w:val="00953920"/>
    <w:rsid w:val="00953D47"/>
    <w:rsid w:val="009546AC"/>
    <w:rsid w:val="0095681E"/>
    <w:rsid w:val="009572D4"/>
    <w:rsid w:val="00961921"/>
    <w:rsid w:val="0096430A"/>
    <w:rsid w:val="0096554B"/>
    <w:rsid w:val="0096584A"/>
    <w:rsid w:val="00965E0E"/>
    <w:rsid w:val="00966941"/>
    <w:rsid w:val="00966A62"/>
    <w:rsid w:val="00971F08"/>
    <w:rsid w:val="00974409"/>
    <w:rsid w:val="00974B59"/>
    <w:rsid w:val="0097603D"/>
    <w:rsid w:val="00976949"/>
    <w:rsid w:val="00977F47"/>
    <w:rsid w:val="00980477"/>
    <w:rsid w:val="009845EC"/>
    <w:rsid w:val="00985253"/>
    <w:rsid w:val="009853B3"/>
    <w:rsid w:val="0098573D"/>
    <w:rsid w:val="00990630"/>
    <w:rsid w:val="009916A8"/>
    <w:rsid w:val="00991761"/>
    <w:rsid w:val="00994DCA"/>
    <w:rsid w:val="009960EC"/>
    <w:rsid w:val="00996F8F"/>
    <w:rsid w:val="009970DD"/>
    <w:rsid w:val="009A058E"/>
    <w:rsid w:val="009A0FBA"/>
    <w:rsid w:val="009A1601"/>
    <w:rsid w:val="009A462D"/>
    <w:rsid w:val="009A4F3A"/>
    <w:rsid w:val="009A5CBA"/>
    <w:rsid w:val="009B09D3"/>
    <w:rsid w:val="009B1F30"/>
    <w:rsid w:val="009B3AC2"/>
    <w:rsid w:val="009B4DF4"/>
    <w:rsid w:val="009B564E"/>
    <w:rsid w:val="009B6339"/>
    <w:rsid w:val="009B7CDE"/>
    <w:rsid w:val="009B7E87"/>
    <w:rsid w:val="009C0FC2"/>
    <w:rsid w:val="009C403E"/>
    <w:rsid w:val="009C513E"/>
    <w:rsid w:val="009C680C"/>
    <w:rsid w:val="009D06B1"/>
    <w:rsid w:val="009D4FF0"/>
    <w:rsid w:val="009D703C"/>
    <w:rsid w:val="009D718F"/>
    <w:rsid w:val="009D7800"/>
    <w:rsid w:val="009D7D21"/>
    <w:rsid w:val="009E068F"/>
    <w:rsid w:val="009E14E0"/>
    <w:rsid w:val="009E1D75"/>
    <w:rsid w:val="009E35DB"/>
    <w:rsid w:val="009E4447"/>
    <w:rsid w:val="009E47A3"/>
    <w:rsid w:val="009E47CF"/>
    <w:rsid w:val="009F08F3"/>
    <w:rsid w:val="009F0FC1"/>
    <w:rsid w:val="009F1727"/>
    <w:rsid w:val="009F18D5"/>
    <w:rsid w:val="009F1ECE"/>
    <w:rsid w:val="009F344F"/>
    <w:rsid w:val="00A0005A"/>
    <w:rsid w:val="00A01DCD"/>
    <w:rsid w:val="00A029A8"/>
    <w:rsid w:val="00A032A5"/>
    <w:rsid w:val="00A03E77"/>
    <w:rsid w:val="00A048A8"/>
    <w:rsid w:val="00A04F49"/>
    <w:rsid w:val="00A1370E"/>
    <w:rsid w:val="00A13E54"/>
    <w:rsid w:val="00A17F63"/>
    <w:rsid w:val="00A209BF"/>
    <w:rsid w:val="00A2193B"/>
    <w:rsid w:val="00A2351A"/>
    <w:rsid w:val="00A2647A"/>
    <w:rsid w:val="00A264A9"/>
    <w:rsid w:val="00A27785"/>
    <w:rsid w:val="00A30187"/>
    <w:rsid w:val="00A316EF"/>
    <w:rsid w:val="00A31B13"/>
    <w:rsid w:val="00A3448A"/>
    <w:rsid w:val="00A34F17"/>
    <w:rsid w:val="00A36297"/>
    <w:rsid w:val="00A36920"/>
    <w:rsid w:val="00A3789E"/>
    <w:rsid w:val="00A41E2B"/>
    <w:rsid w:val="00A431F7"/>
    <w:rsid w:val="00A44B42"/>
    <w:rsid w:val="00A45B74"/>
    <w:rsid w:val="00A52E1D"/>
    <w:rsid w:val="00A61499"/>
    <w:rsid w:val="00A62A77"/>
    <w:rsid w:val="00A63483"/>
    <w:rsid w:val="00A657D7"/>
    <w:rsid w:val="00A660AC"/>
    <w:rsid w:val="00A67343"/>
    <w:rsid w:val="00A67AE8"/>
    <w:rsid w:val="00A67E6C"/>
    <w:rsid w:val="00A71B99"/>
    <w:rsid w:val="00A739D0"/>
    <w:rsid w:val="00A745E1"/>
    <w:rsid w:val="00A7562C"/>
    <w:rsid w:val="00A761D4"/>
    <w:rsid w:val="00A77EC4"/>
    <w:rsid w:val="00A84637"/>
    <w:rsid w:val="00A901C5"/>
    <w:rsid w:val="00A92879"/>
    <w:rsid w:val="00A9442A"/>
    <w:rsid w:val="00A97A15"/>
    <w:rsid w:val="00AA016F"/>
    <w:rsid w:val="00AA166B"/>
    <w:rsid w:val="00AA1ED6"/>
    <w:rsid w:val="00AA51D6"/>
    <w:rsid w:val="00AA6138"/>
    <w:rsid w:val="00AB0537"/>
    <w:rsid w:val="00AB0BC8"/>
    <w:rsid w:val="00AB11CA"/>
    <w:rsid w:val="00AB14D9"/>
    <w:rsid w:val="00AB25B5"/>
    <w:rsid w:val="00AB3545"/>
    <w:rsid w:val="00AB466E"/>
    <w:rsid w:val="00AB4AB8"/>
    <w:rsid w:val="00AB655E"/>
    <w:rsid w:val="00AB6843"/>
    <w:rsid w:val="00AB751A"/>
    <w:rsid w:val="00AC007F"/>
    <w:rsid w:val="00AC02AC"/>
    <w:rsid w:val="00AC2BBD"/>
    <w:rsid w:val="00AC2ECD"/>
    <w:rsid w:val="00AC3119"/>
    <w:rsid w:val="00AC49FB"/>
    <w:rsid w:val="00AC5A10"/>
    <w:rsid w:val="00AC6542"/>
    <w:rsid w:val="00AD0AA3"/>
    <w:rsid w:val="00AD35F2"/>
    <w:rsid w:val="00AD3CCB"/>
    <w:rsid w:val="00AD3F94"/>
    <w:rsid w:val="00AD4636"/>
    <w:rsid w:val="00AD4A5A"/>
    <w:rsid w:val="00AE0BDE"/>
    <w:rsid w:val="00AE27AC"/>
    <w:rsid w:val="00AE3F52"/>
    <w:rsid w:val="00AE40E0"/>
    <w:rsid w:val="00AE4DBA"/>
    <w:rsid w:val="00AE4F07"/>
    <w:rsid w:val="00AE58F2"/>
    <w:rsid w:val="00AE6FD8"/>
    <w:rsid w:val="00AF1024"/>
    <w:rsid w:val="00AF1C5D"/>
    <w:rsid w:val="00AF42D7"/>
    <w:rsid w:val="00AF6A6C"/>
    <w:rsid w:val="00B0020C"/>
    <w:rsid w:val="00B006FE"/>
    <w:rsid w:val="00B007CB"/>
    <w:rsid w:val="00B02AA9"/>
    <w:rsid w:val="00B02FA3"/>
    <w:rsid w:val="00B03FED"/>
    <w:rsid w:val="00B05084"/>
    <w:rsid w:val="00B105FB"/>
    <w:rsid w:val="00B11254"/>
    <w:rsid w:val="00B122D7"/>
    <w:rsid w:val="00B157F9"/>
    <w:rsid w:val="00B16771"/>
    <w:rsid w:val="00B167F1"/>
    <w:rsid w:val="00B20256"/>
    <w:rsid w:val="00B20D09"/>
    <w:rsid w:val="00B21437"/>
    <w:rsid w:val="00B21C94"/>
    <w:rsid w:val="00B22216"/>
    <w:rsid w:val="00B23489"/>
    <w:rsid w:val="00B249C1"/>
    <w:rsid w:val="00B259DE"/>
    <w:rsid w:val="00B2763F"/>
    <w:rsid w:val="00B27AAC"/>
    <w:rsid w:val="00B30929"/>
    <w:rsid w:val="00B37257"/>
    <w:rsid w:val="00B372AA"/>
    <w:rsid w:val="00B40445"/>
    <w:rsid w:val="00B41888"/>
    <w:rsid w:val="00B41E0C"/>
    <w:rsid w:val="00B42BDB"/>
    <w:rsid w:val="00B45A52"/>
    <w:rsid w:val="00B46175"/>
    <w:rsid w:val="00B46DAC"/>
    <w:rsid w:val="00B5453C"/>
    <w:rsid w:val="00B57562"/>
    <w:rsid w:val="00B62AAA"/>
    <w:rsid w:val="00B63AD5"/>
    <w:rsid w:val="00B64B84"/>
    <w:rsid w:val="00B65693"/>
    <w:rsid w:val="00B664C7"/>
    <w:rsid w:val="00B71DF3"/>
    <w:rsid w:val="00B71FD8"/>
    <w:rsid w:val="00B739F6"/>
    <w:rsid w:val="00B7469A"/>
    <w:rsid w:val="00B80B76"/>
    <w:rsid w:val="00B81A6C"/>
    <w:rsid w:val="00B81CCD"/>
    <w:rsid w:val="00B83993"/>
    <w:rsid w:val="00B85DE5"/>
    <w:rsid w:val="00B86394"/>
    <w:rsid w:val="00B90F73"/>
    <w:rsid w:val="00B93B59"/>
    <w:rsid w:val="00B9406A"/>
    <w:rsid w:val="00B95636"/>
    <w:rsid w:val="00BA2280"/>
    <w:rsid w:val="00BA2A08"/>
    <w:rsid w:val="00BA4FE8"/>
    <w:rsid w:val="00BA56D2"/>
    <w:rsid w:val="00BA76E0"/>
    <w:rsid w:val="00BB0214"/>
    <w:rsid w:val="00BB0A1A"/>
    <w:rsid w:val="00BB2A25"/>
    <w:rsid w:val="00BB3566"/>
    <w:rsid w:val="00BB4FF7"/>
    <w:rsid w:val="00BB51E9"/>
    <w:rsid w:val="00BB59EC"/>
    <w:rsid w:val="00BC0FDC"/>
    <w:rsid w:val="00BC3053"/>
    <w:rsid w:val="00BC4D2E"/>
    <w:rsid w:val="00BC61E1"/>
    <w:rsid w:val="00BC6E62"/>
    <w:rsid w:val="00BC756F"/>
    <w:rsid w:val="00BD4748"/>
    <w:rsid w:val="00BD48AC"/>
    <w:rsid w:val="00BD5F1A"/>
    <w:rsid w:val="00BE1234"/>
    <w:rsid w:val="00BE14E3"/>
    <w:rsid w:val="00BE2FA6"/>
    <w:rsid w:val="00BE333F"/>
    <w:rsid w:val="00BE3924"/>
    <w:rsid w:val="00BE3970"/>
    <w:rsid w:val="00BE7406"/>
    <w:rsid w:val="00BE7603"/>
    <w:rsid w:val="00BF01EF"/>
    <w:rsid w:val="00BF0F2F"/>
    <w:rsid w:val="00BF3279"/>
    <w:rsid w:val="00BF32D8"/>
    <w:rsid w:val="00BF4F16"/>
    <w:rsid w:val="00BF74C7"/>
    <w:rsid w:val="00BF7E2F"/>
    <w:rsid w:val="00C015F1"/>
    <w:rsid w:val="00C01F33"/>
    <w:rsid w:val="00C02CC6"/>
    <w:rsid w:val="00C02E03"/>
    <w:rsid w:val="00C03D82"/>
    <w:rsid w:val="00C040F7"/>
    <w:rsid w:val="00C041B0"/>
    <w:rsid w:val="00C044AB"/>
    <w:rsid w:val="00C05706"/>
    <w:rsid w:val="00C07377"/>
    <w:rsid w:val="00C10478"/>
    <w:rsid w:val="00C12107"/>
    <w:rsid w:val="00C12596"/>
    <w:rsid w:val="00C14D4B"/>
    <w:rsid w:val="00C154BB"/>
    <w:rsid w:val="00C15684"/>
    <w:rsid w:val="00C17566"/>
    <w:rsid w:val="00C2045D"/>
    <w:rsid w:val="00C21B6C"/>
    <w:rsid w:val="00C2628A"/>
    <w:rsid w:val="00C26FAA"/>
    <w:rsid w:val="00C279B5"/>
    <w:rsid w:val="00C27C45"/>
    <w:rsid w:val="00C30D1E"/>
    <w:rsid w:val="00C333D3"/>
    <w:rsid w:val="00C3719D"/>
    <w:rsid w:val="00C5109E"/>
    <w:rsid w:val="00C54995"/>
    <w:rsid w:val="00C54D41"/>
    <w:rsid w:val="00C60783"/>
    <w:rsid w:val="00C6251B"/>
    <w:rsid w:val="00C63B84"/>
    <w:rsid w:val="00C64672"/>
    <w:rsid w:val="00C665E6"/>
    <w:rsid w:val="00C70697"/>
    <w:rsid w:val="00C72EF4"/>
    <w:rsid w:val="00C7563B"/>
    <w:rsid w:val="00C75D2F"/>
    <w:rsid w:val="00C767BE"/>
    <w:rsid w:val="00C76963"/>
    <w:rsid w:val="00C76E3C"/>
    <w:rsid w:val="00C81568"/>
    <w:rsid w:val="00C9027A"/>
    <w:rsid w:val="00C9068E"/>
    <w:rsid w:val="00C91E05"/>
    <w:rsid w:val="00C93C4B"/>
    <w:rsid w:val="00C944AB"/>
    <w:rsid w:val="00C95B40"/>
    <w:rsid w:val="00C97A6C"/>
    <w:rsid w:val="00CA1ED8"/>
    <w:rsid w:val="00CB1427"/>
    <w:rsid w:val="00CB1F63"/>
    <w:rsid w:val="00CB4890"/>
    <w:rsid w:val="00CB4B20"/>
    <w:rsid w:val="00CB4DF3"/>
    <w:rsid w:val="00CB7170"/>
    <w:rsid w:val="00CC040E"/>
    <w:rsid w:val="00CC111F"/>
    <w:rsid w:val="00CC2011"/>
    <w:rsid w:val="00CC3EA0"/>
    <w:rsid w:val="00CC4168"/>
    <w:rsid w:val="00CC4E13"/>
    <w:rsid w:val="00CC538E"/>
    <w:rsid w:val="00CC6999"/>
    <w:rsid w:val="00CC7B45"/>
    <w:rsid w:val="00CD05DD"/>
    <w:rsid w:val="00CD1188"/>
    <w:rsid w:val="00CD2ED1"/>
    <w:rsid w:val="00CD337B"/>
    <w:rsid w:val="00CD4F10"/>
    <w:rsid w:val="00CE0424"/>
    <w:rsid w:val="00CE2D13"/>
    <w:rsid w:val="00CE7561"/>
    <w:rsid w:val="00CF1354"/>
    <w:rsid w:val="00CF29BF"/>
    <w:rsid w:val="00CF3B1F"/>
    <w:rsid w:val="00CF3BF6"/>
    <w:rsid w:val="00CF54AC"/>
    <w:rsid w:val="00CF625B"/>
    <w:rsid w:val="00CF687E"/>
    <w:rsid w:val="00D032A0"/>
    <w:rsid w:val="00D0349B"/>
    <w:rsid w:val="00D03B25"/>
    <w:rsid w:val="00D04434"/>
    <w:rsid w:val="00D046B2"/>
    <w:rsid w:val="00D10249"/>
    <w:rsid w:val="00D115C3"/>
    <w:rsid w:val="00D11897"/>
    <w:rsid w:val="00D13135"/>
    <w:rsid w:val="00D13E4E"/>
    <w:rsid w:val="00D2197C"/>
    <w:rsid w:val="00D2272E"/>
    <w:rsid w:val="00D239A7"/>
    <w:rsid w:val="00D23F47"/>
    <w:rsid w:val="00D3005B"/>
    <w:rsid w:val="00D336B0"/>
    <w:rsid w:val="00D34120"/>
    <w:rsid w:val="00D36E71"/>
    <w:rsid w:val="00D37D87"/>
    <w:rsid w:val="00D40B33"/>
    <w:rsid w:val="00D4318F"/>
    <w:rsid w:val="00D438BF"/>
    <w:rsid w:val="00D440F8"/>
    <w:rsid w:val="00D50950"/>
    <w:rsid w:val="00D50A5F"/>
    <w:rsid w:val="00D53A1E"/>
    <w:rsid w:val="00D546FF"/>
    <w:rsid w:val="00D55AD5"/>
    <w:rsid w:val="00D576CA"/>
    <w:rsid w:val="00D60E13"/>
    <w:rsid w:val="00D61AF5"/>
    <w:rsid w:val="00D62CD5"/>
    <w:rsid w:val="00D6435F"/>
    <w:rsid w:val="00D652B5"/>
    <w:rsid w:val="00D66155"/>
    <w:rsid w:val="00D708B0"/>
    <w:rsid w:val="00D7198F"/>
    <w:rsid w:val="00D719AC"/>
    <w:rsid w:val="00D77568"/>
    <w:rsid w:val="00D77B1D"/>
    <w:rsid w:val="00D8021F"/>
    <w:rsid w:val="00D80383"/>
    <w:rsid w:val="00D823C6"/>
    <w:rsid w:val="00D83A29"/>
    <w:rsid w:val="00D86CA3"/>
    <w:rsid w:val="00D871CE"/>
    <w:rsid w:val="00D9196D"/>
    <w:rsid w:val="00D92982"/>
    <w:rsid w:val="00D967E7"/>
    <w:rsid w:val="00DA1E63"/>
    <w:rsid w:val="00DA23BC"/>
    <w:rsid w:val="00DA305E"/>
    <w:rsid w:val="00DA5007"/>
    <w:rsid w:val="00DA5417"/>
    <w:rsid w:val="00DA56E8"/>
    <w:rsid w:val="00DB0A9F"/>
    <w:rsid w:val="00DB2768"/>
    <w:rsid w:val="00DB377D"/>
    <w:rsid w:val="00DB69F0"/>
    <w:rsid w:val="00DC0584"/>
    <w:rsid w:val="00DC2D36"/>
    <w:rsid w:val="00DC3C4A"/>
    <w:rsid w:val="00DC53EF"/>
    <w:rsid w:val="00DC5BFA"/>
    <w:rsid w:val="00DD1E25"/>
    <w:rsid w:val="00DD306E"/>
    <w:rsid w:val="00DD7CB9"/>
    <w:rsid w:val="00DE5608"/>
    <w:rsid w:val="00DE58D0"/>
    <w:rsid w:val="00DE5DB2"/>
    <w:rsid w:val="00DE654F"/>
    <w:rsid w:val="00DF0B6E"/>
    <w:rsid w:val="00DF15E0"/>
    <w:rsid w:val="00DF17F3"/>
    <w:rsid w:val="00DF1DD9"/>
    <w:rsid w:val="00DF2E02"/>
    <w:rsid w:val="00DF37A0"/>
    <w:rsid w:val="00DF571C"/>
    <w:rsid w:val="00DF72AE"/>
    <w:rsid w:val="00E014C4"/>
    <w:rsid w:val="00E02AC4"/>
    <w:rsid w:val="00E0357A"/>
    <w:rsid w:val="00E05206"/>
    <w:rsid w:val="00E07ADF"/>
    <w:rsid w:val="00E10584"/>
    <w:rsid w:val="00E110E7"/>
    <w:rsid w:val="00E11B20"/>
    <w:rsid w:val="00E12386"/>
    <w:rsid w:val="00E1398A"/>
    <w:rsid w:val="00E1443E"/>
    <w:rsid w:val="00E1674C"/>
    <w:rsid w:val="00E17FA2"/>
    <w:rsid w:val="00E2216A"/>
    <w:rsid w:val="00E22330"/>
    <w:rsid w:val="00E266E2"/>
    <w:rsid w:val="00E30B5A"/>
    <w:rsid w:val="00E3123D"/>
    <w:rsid w:val="00E31461"/>
    <w:rsid w:val="00E31D43"/>
    <w:rsid w:val="00E32608"/>
    <w:rsid w:val="00E34188"/>
    <w:rsid w:val="00E345CD"/>
    <w:rsid w:val="00E34B6E"/>
    <w:rsid w:val="00E35559"/>
    <w:rsid w:val="00E36C9D"/>
    <w:rsid w:val="00E3723A"/>
    <w:rsid w:val="00E37301"/>
    <w:rsid w:val="00E37860"/>
    <w:rsid w:val="00E40836"/>
    <w:rsid w:val="00E41A40"/>
    <w:rsid w:val="00E431C7"/>
    <w:rsid w:val="00E43273"/>
    <w:rsid w:val="00E446F1"/>
    <w:rsid w:val="00E45647"/>
    <w:rsid w:val="00E46886"/>
    <w:rsid w:val="00E47AEF"/>
    <w:rsid w:val="00E523B1"/>
    <w:rsid w:val="00E53B75"/>
    <w:rsid w:val="00E54E3B"/>
    <w:rsid w:val="00E55D4D"/>
    <w:rsid w:val="00E5675F"/>
    <w:rsid w:val="00E57565"/>
    <w:rsid w:val="00E62563"/>
    <w:rsid w:val="00E63838"/>
    <w:rsid w:val="00E64434"/>
    <w:rsid w:val="00E67C51"/>
    <w:rsid w:val="00E71B4F"/>
    <w:rsid w:val="00E71CC0"/>
    <w:rsid w:val="00E72EFC"/>
    <w:rsid w:val="00E758EC"/>
    <w:rsid w:val="00E81DCC"/>
    <w:rsid w:val="00E8234C"/>
    <w:rsid w:val="00E83AA9"/>
    <w:rsid w:val="00E85928"/>
    <w:rsid w:val="00E86C35"/>
    <w:rsid w:val="00E87822"/>
    <w:rsid w:val="00E87FDB"/>
    <w:rsid w:val="00E9018C"/>
    <w:rsid w:val="00E90395"/>
    <w:rsid w:val="00E906FE"/>
    <w:rsid w:val="00E90E49"/>
    <w:rsid w:val="00E917F9"/>
    <w:rsid w:val="00E9291C"/>
    <w:rsid w:val="00E93FFE"/>
    <w:rsid w:val="00E94F8A"/>
    <w:rsid w:val="00EA7A41"/>
    <w:rsid w:val="00EB077B"/>
    <w:rsid w:val="00EB4EA2"/>
    <w:rsid w:val="00EC092B"/>
    <w:rsid w:val="00EC27C6"/>
    <w:rsid w:val="00EC3C08"/>
    <w:rsid w:val="00EC4207"/>
    <w:rsid w:val="00EC5653"/>
    <w:rsid w:val="00EC60B5"/>
    <w:rsid w:val="00EC71CE"/>
    <w:rsid w:val="00ED1006"/>
    <w:rsid w:val="00ED39A5"/>
    <w:rsid w:val="00ED72B3"/>
    <w:rsid w:val="00EE2A65"/>
    <w:rsid w:val="00EE746B"/>
    <w:rsid w:val="00EF18FE"/>
    <w:rsid w:val="00EF4E11"/>
    <w:rsid w:val="00EF55AE"/>
    <w:rsid w:val="00EF5787"/>
    <w:rsid w:val="00EF60D0"/>
    <w:rsid w:val="00F012CC"/>
    <w:rsid w:val="00F03347"/>
    <w:rsid w:val="00F0528D"/>
    <w:rsid w:val="00F056BF"/>
    <w:rsid w:val="00F05D23"/>
    <w:rsid w:val="00F06C67"/>
    <w:rsid w:val="00F06DFD"/>
    <w:rsid w:val="00F071D1"/>
    <w:rsid w:val="00F07533"/>
    <w:rsid w:val="00F10629"/>
    <w:rsid w:val="00F108FD"/>
    <w:rsid w:val="00F15FA5"/>
    <w:rsid w:val="00F168F4"/>
    <w:rsid w:val="00F209B7"/>
    <w:rsid w:val="00F229C3"/>
    <w:rsid w:val="00F2376F"/>
    <w:rsid w:val="00F237D6"/>
    <w:rsid w:val="00F243D8"/>
    <w:rsid w:val="00F25300"/>
    <w:rsid w:val="00F25A68"/>
    <w:rsid w:val="00F27434"/>
    <w:rsid w:val="00F30828"/>
    <w:rsid w:val="00F313D6"/>
    <w:rsid w:val="00F31750"/>
    <w:rsid w:val="00F40F0C"/>
    <w:rsid w:val="00F4766C"/>
    <w:rsid w:val="00F5001E"/>
    <w:rsid w:val="00F507D1"/>
    <w:rsid w:val="00F519CE"/>
    <w:rsid w:val="00F51ADA"/>
    <w:rsid w:val="00F537C5"/>
    <w:rsid w:val="00F5504E"/>
    <w:rsid w:val="00F57F42"/>
    <w:rsid w:val="00F607C5"/>
    <w:rsid w:val="00F60DEA"/>
    <w:rsid w:val="00F613CC"/>
    <w:rsid w:val="00F6302A"/>
    <w:rsid w:val="00F64C2B"/>
    <w:rsid w:val="00F651BE"/>
    <w:rsid w:val="00F658FF"/>
    <w:rsid w:val="00F664FD"/>
    <w:rsid w:val="00F6753C"/>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45FD"/>
    <w:rsid w:val="00F96985"/>
    <w:rsid w:val="00F977C4"/>
    <w:rsid w:val="00F97838"/>
    <w:rsid w:val="00F97BD0"/>
    <w:rsid w:val="00FA2BB3"/>
    <w:rsid w:val="00FA3655"/>
    <w:rsid w:val="00FA4E73"/>
    <w:rsid w:val="00FB4C80"/>
    <w:rsid w:val="00FB6304"/>
    <w:rsid w:val="00FB6A6A"/>
    <w:rsid w:val="00FB6B2F"/>
    <w:rsid w:val="00FC235E"/>
    <w:rsid w:val="00FC4AD0"/>
    <w:rsid w:val="00FC7429"/>
    <w:rsid w:val="00FD07F6"/>
    <w:rsid w:val="00FD0B01"/>
    <w:rsid w:val="00FD1EC8"/>
    <w:rsid w:val="00FD3DA9"/>
    <w:rsid w:val="00FD3FB3"/>
    <w:rsid w:val="00FD4499"/>
    <w:rsid w:val="00FD47ED"/>
    <w:rsid w:val="00FD74DB"/>
    <w:rsid w:val="00FD7660"/>
    <w:rsid w:val="00FD77EC"/>
    <w:rsid w:val="00FE0655"/>
    <w:rsid w:val="00FE2365"/>
    <w:rsid w:val="00FE4C7B"/>
    <w:rsid w:val="00FE7336"/>
    <w:rsid w:val="00FE787C"/>
    <w:rsid w:val="00FF0E7C"/>
    <w:rsid w:val="00FF45A5"/>
    <w:rsid w:val="00FF5C91"/>
    <w:rsid w:val="00FF72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747F2E9F-11E2-486C-8AD7-F9B8CC26B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3E0EE8"/>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Doc-text2">
    <w:name w:val="Doc-text2"/>
    <w:basedOn w:val="Normal"/>
    <w:link w:val="Doc-text2Char"/>
    <w:qFormat/>
    <w:rsid w:val="0098573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8573D"/>
    <w:rPr>
      <w:rFonts w:ascii="Arial" w:eastAsia="MS Mincho" w:hAnsi="Arial"/>
      <w:szCs w:val="24"/>
      <w:lang w:val="en-GB" w:eastAsia="en-GB"/>
    </w:rPr>
  </w:style>
  <w:style w:type="table" w:styleId="TableGrid">
    <w:name w:val="Table Grid"/>
    <w:basedOn w:val="TableNormal"/>
    <w:rsid w:val="00EF55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F2E02"/>
    <w:rPr>
      <w:rFonts w:ascii="Arial" w:hAnsi="Arial"/>
      <w:lang w:val="en-GB"/>
    </w:rPr>
  </w:style>
  <w:style w:type="paragraph" w:styleId="HTMLPreformatted">
    <w:name w:val="HTML Preformatted"/>
    <w:basedOn w:val="Normal"/>
    <w:link w:val="HTMLPreformattedChar"/>
    <w:semiHidden/>
    <w:unhideWhenUsed/>
    <w:rsid w:val="00C63B84"/>
    <w:pPr>
      <w:spacing w:after="0"/>
    </w:pPr>
    <w:rPr>
      <w:rFonts w:ascii="Consolas" w:hAnsi="Consolas" w:cs="Consolas"/>
    </w:rPr>
  </w:style>
  <w:style w:type="character" w:customStyle="1" w:styleId="HTMLPreformattedChar">
    <w:name w:val="HTML Preformatted Char"/>
    <w:basedOn w:val="DefaultParagraphFont"/>
    <w:link w:val="HTMLPreformatted"/>
    <w:semiHidden/>
    <w:rsid w:val="00C63B84"/>
    <w:rPr>
      <w:rFonts w:ascii="Consolas" w:hAnsi="Consolas" w:cs="Consolas"/>
      <w:lang w:val="en-GB"/>
    </w:rPr>
  </w:style>
  <w:style w:type="paragraph" w:customStyle="1" w:styleId="PL">
    <w:name w:val="PL"/>
    <w:link w:val="PLChar"/>
    <w:rsid w:val="00F57F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de-DE"/>
    </w:rPr>
  </w:style>
  <w:style w:type="character" w:customStyle="1" w:styleId="PLChar">
    <w:name w:val="PL Char"/>
    <w:link w:val="PL"/>
    <w:rsid w:val="00F57F42"/>
    <w:rPr>
      <w:rFonts w:ascii="Courier New" w:hAnsi="Courier New"/>
      <w:noProof/>
      <w:sz w:val="16"/>
      <w:lang w:val="en-GB" w:eastAsia="de-DE"/>
    </w:rPr>
  </w:style>
  <w:style w:type="character" w:customStyle="1" w:styleId="TALCar">
    <w:name w:val="TAL Car"/>
    <w:link w:val="TAL"/>
    <w:rsid w:val="005C38D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940901">
      <w:bodyDiv w:val="1"/>
      <w:marLeft w:val="0"/>
      <w:marRight w:val="0"/>
      <w:marTop w:val="0"/>
      <w:marBottom w:val="0"/>
      <w:divBdr>
        <w:top w:val="none" w:sz="0" w:space="0" w:color="auto"/>
        <w:left w:val="none" w:sz="0" w:space="0" w:color="auto"/>
        <w:bottom w:val="none" w:sz="0" w:space="0" w:color="auto"/>
        <w:right w:val="none" w:sz="0" w:space="0" w:color="auto"/>
      </w:divBdr>
    </w:div>
    <w:div w:id="482703544">
      <w:bodyDiv w:val="1"/>
      <w:marLeft w:val="0"/>
      <w:marRight w:val="0"/>
      <w:marTop w:val="0"/>
      <w:marBottom w:val="0"/>
      <w:divBdr>
        <w:top w:val="none" w:sz="0" w:space="0" w:color="auto"/>
        <w:left w:val="none" w:sz="0" w:space="0" w:color="auto"/>
        <w:bottom w:val="none" w:sz="0" w:space="0" w:color="auto"/>
        <w:right w:val="none" w:sz="0" w:space="0" w:color="auto"/>
      </w:divBdr>
    </w:div>
    <w:div w:id="673923010">
      <w:bodyDiv w:val="1"/>
      <w:marLeft w:val="0"/>
      <w:marRight w:val="0"/>
      <w:marTop w:val="0"/>
      <w:marBottom w:val="0"/>
      <w:divBdr>
        <w:top w:val="none" w:sz="0" w:space="0" w:color="auto"/>
        <w:left w:val="none" w:sz="0" w:space="0" w:color="auto"/>
        <w:bottom w:val="none" w:sz="0" w:space="0" w:color="auto"/>
        <w:right w:val="none" w:sz="0" w:space="0" w:color="auto"/>
      </w:divBdr>
    </w:div>
    <w:div w:id="1002929054">
      <w:bodyDiv w:val="1"/>
      <w:marLeft w:val="0"/>
      <w:marRight w:val="0"/>
      <w:marTop w:val="0"/>
      <w:marBottom w:val="0"/>
      <w:divBdr>
        <w:top w:val="none" w:sz="0" w:space="0" w:color="auto"/>
        <w:left w:val="none" w:sz="0" w:space="0" w:color="auto"/>
        <w:bottom w:val="none" w:sz="0" w:space="0" w:color="auto"/>
        <w:right w:val="none" w:sz="0" w:space="0" w:color="auto"/>
      </w:divBdr>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5NUHHDQN7SK2-1-177359</_dlc_DocId>
    <TaxCatchAll xmlns="08b2df90-05d3-4030-90d4-c9feeb4a1cd9">
      <Value>10</Value>
      <Value>9</Value>
      <Value>8</Value>
      <Value>331</Value>
      <Value>1</Value>
    </TaxCatchAll>
    <_dlc_DocIdUrl xmlns="08b2df90-05d3-4030-90d4-c9feeb4a1cd9">
      <Url>https://ericoll.internal.ericsson.com/sites/star/_layouts/DocIdRedir.aspx?ID=5NUHHDQN7SK2-1-177359</Url>
      <Description>5NUHHDQN7SK2-1-177359</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DF17C-FC31-4E1E-B398-8A6DFEAC7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631365-89DA-48DE-9C0C-F7CE489EAF7D}">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3.xml><?xml version="1.0" encoding="utf-8"?>
<ds:datastoreItem xmlns:ds="http://schemas.openxmlformats.org/officeDocument/2006/customXml" ds:itemID="{DFFF4EC6-D98F-4A56-A025-B74AD80A7DCF}">
  <ds:schemaRefs>
    <ds:schemaRef ds:uri="http://schemas.microsoft.com/sharepoint/events"/>
  </ds:schemaRefs>
</ds:datastoreItem>
</file>

<file path=customXml/itemProps4.xml><?xml version="1.0" encoding="utf-8"?>
<ds:datastoreItem xmlns:ds="http://schemas.openxmlformats.org/officeDocument/2006/customXml" ds:itemID="{852D5681-ABEF-4F74-8C3B-A036118DA5D0}">
  <ds:schemaRefs>
    <ds:schemaRef ds:uri="http://schemas.microsoft.com/sharepoint/v3/contenttype/forms"/>
  </ds:schemaRefs>
</ds:datastoreItem>
</file>

<file path=customXml/itemProps5.xml><?xml version="1.0" encoding="utf-8"?>
<ds:datastoreItem xmlns:ds="http://schemas.openxmlformats.org/officeDocument/2006/customXml" ds:itemID="{4D4CA781-62DE-4B80-8949-98E0CAA6F668}">
  <ds:schemaRefs>
    <ds:schemaRef ds:uri="Microsoft.SharePoint.Taxonomy.ContentTypeSync"/>
  </ds:schemaRefs>
</ds:datastoreItem>
</file>

<file path=customXml/itemProps6.xml><?xml version="1.0" encoding="utf-8"?>
<ds:datastoreItem xmlns:ds="http://schemas.openxmlformats.org/officeDocument/2006/customXml" ds:itemID="{939EDB0C-E684-4663-9FB1-C224A693F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15</TotalTime>
  <Pages>8</Pages>
  <Words>4142</Words>
  <Characters>21958</Characters>
  <Application>Microsoft Office Word</Application>
  <DocSecurity>0</DocSecurity>
  <Lines>182</Lines>
  <Paragraphs>52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cp:lastModifiedBy>
  <cp:revision>147</cp:revision>
  <cp:lastPrinted>2008-01-31T06:09:00Z</cp:lastPrinted>
  <dcterms:created xsi:type="dcterms:W3CDTF">2017-04-24T06:53:00Z</dcterms:created>
  <dcterms:modified xsi:type="dcterms:W3CDTF">2017-06-16T23:16:00Z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2016-10-20T22:00:00Z</vt:filetime>
  </property>
  <property fmtid="{D5CDD505-2E9C-101B-9397-08002B2CF9AE}" pid="3" name="_dlc_DocIdItemGuid">
    <vt:lpwstr>0d6e03f5-4811-4fe2-88c9-1d2501c65aca</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331;#GFTE ER Wireless Access Networks|ff4ebfd4-b054-4157-89e2-fb527533ae9d</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